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681C1D" w14:textId="77777777" w:rsidR="008B3B93" w:rsidRPr="00596A39" w:rsidRDefault="008B3B93" w:rsidP="008B3B93">
      <w:pPr>
        <w:jc w:val="center"/>
        <w:rPr>
          <w:b/>
          <w:color w:val="1E3D78"/>
        </w:rPr>
      </w:pPr>
      <w:r w:rsidRPr="00596A39">
        <w:rPr>
          <w:b/>
          <w:color w:val="1E3D78"/>
        </w:rPr>
        <w:t>How would I respond to a flood in the Hawkesbury-Nepean Valley?</w:t>
      </w:r>
    </w:p>
    <w:p w14:paraId="3A80591E" w14:textId="66FCEF20" w:rsidR="008B3B93" w:rsidRPr="00596A39" w:rsidRDefault="008B3B93" w:rsidP="008B3B93">
      <w:r w:rsidRPr="00596A39">
        <w:rPr>
          <w:b/>
          <w:color w:val="1E3D78"/>
        </w:rPr>
        <w:t xml:space="preserve">Focus: </w:t>
      </w:r>
      <w:r w:rsidRPr="00596A39">
        <w:t>This resource develops students’ understanding of the historic occurrence of flooding in the Hawkesbury-Nepean Valley and provides opportunities for students to consider perspectives and responses to flooding</w:t>
      </w:r>
      <w:r w:rsidR="003967A6">
        <w:t>.</w:t>
      </w:r>
      <w:r w:rsidRPr="00596A39">
        <w:t xml:space="preserve"> </w:t>
      </w:r>
      <w:r w:rsidR="003967A6">
        <w:t xml:space="preserve">It investigates </w:t>
      </w:r>
      <w:r w:rsidRPr="00596A39">
        <w:t xml:space="preserve">how informed choices, relevant and timely information, preparedness and critical problem solving can assist to make choices that reduce, mitigate </w:t>
      </w:r>
      <w:r w:rsidR="003967A6">
        <w:t xml:space="preserve">or remove </w:t>
      </w:r>
      <w:r w:rsidR="00350603">
        <w:t xml:space="preserve">moderate to </w:t>
      </w:r>
      <w:r w:rsidRPr="00596A39">
        <w:t xml:space="preserve">severe harm to life and property. </w:t>
      </w:r>
    </w:p>
    <w:p w14:paraId="6EF3AB8A" w14:textId="55078EED" w:rsidR="008B3B93" w:rsidRPr="008B3B93" w:rsidRDefault="008B3B93" w:rsidP="008B3B93">
      <w:pPr>
        <w:rPr>
          <w:b/>
          <w:color w:val="1E3D78"/>
        </w:rPr>
      </w:pPr>
      <w:r w:rsidRPr="00596A39">
        <w:rPr>
          <w:b/>
          <w:color w:val="1E3D78"/>
        </w:rPr>
        <w:t>Inquiry Question:</w:t>
      </w:r>
    </w:p>
    <w:p w14:paraId="1508BB48" w14:textId="70BBA973" w:rsidR="008B3B93" w:rsidRDefault="008B3B93" w:rsidP="008B3B93">
      <w:pPr>
        <w:pStyle w:val="ListParagraph"/>
        <w:numPr>
          <w:ilvl w:val="0"/>
          <w:numId w:val="1"/>
        </w:numPr>
        <w:spacing w:after="0" w:line="240" w:lineRule="auto"/>
        <w:ind w:left="714" w:hanging="357"/>
      </w:pPr>
      <w:r w:rsidRPr="00596A39">
        <w:t>What are the responses of individuals, groups and government to the impact of a disaster?</w:t>
      </w:r>
    </w:p>
    <w:p w14:paraId="73BB63FC" w14:textId="77777777" w:rsidR="00A2146F" w:rsidRDefault="00C42D59" w:rsidP="00A2146F">
      <w:pPr>
        <w:spacing w:after="0" w:line="240" w:lineRule="auto"/>
        <w:ind w:left="357"/>
      </w:pPr>
      <w:r w:rsidRPr="00596A39">
        <w:rPr>
          <w:noProof/>
          <w:lang w:eastAsia="en-AU"/>
        </w:rPr>
        <w:drawing>
          <wp:anchor distT="0" distB="0" distL="114300" distR="114300" simplePos="0" relativeHeight="251677696" behindDoc="0" locked="0" layoutInCell="1" allowOverlap="1" wp14:anchorId="66CB1DAE" wp14:editId="4F3CCDB8">
            <wp:simplePos x="0" y="0"/>
            <wp:positionH relativeFrom="column">
              <wp:posOffset>438150</wp:posOffset>
            </wp:positionH>
            <wp:positionV relativeFrom="paragraph">
              <wp:posOffset>147955</wp:posOffset>
            </wp:positionV>
            <wp:extent cx="5943600" cy="1724660"/>
            <wp:effectExtent l="0" t="0" r="0" b="889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943600" cy="1724660"/>
                    </a:xfrm>
                    <a:prstGeom prst="rect">
                      <a:avLst/>
                    </a:prstGeom>
                  </pic:spPr>
                </pic:pic>
              </a:graphicData>
            </a:graphic>
          </wp:anchor>
        </w:drawing>
      </w:r>
    </w:p>
    <w:p w14:paraId="086E454E" w14:textId="50B2608C" w:rsidR="008B3B93" w:rsidRPr="00A2146F" w:rsidRDefault="008B3B93" w:rsidP="00A2146F">
      <w:pPr>
        <w:spacing w:after="0" w:line="240" w:lineRule="auto"/>
        <w:ind w:left="357"/>
        <w:rPr>
          <w:rStyle w:val="Hyperlink"/>
          <w:i/>
          <w:iCs/>
          <w:color w:val="auto"/>
          <w:u w:val="none"/>
        </w:rPr>
      </w:pPr>
      <w:r w:rsidRPr="008B3B93">
        <w:t xml:space="preserve"> </w:t>
      </w:r>
      <w:r w:rsidR="00A2146F">
        <w:t xml:space="preserve">     </w:t>
      </w:r>
      <w:hyperlink r:id="rId9" w:history="1">
        <w:r w:rsidR="00A2146F" w:rsidRPr="00AC28B4">
          <w:rPr>
            <w:rStyle w:val="Hyperlink"/>
            <w:i/>
            <w:iCs/>
          </w:rPr>
          <w:t>https://www.ses.nsw.gov.au/hawkesbury-nepean-floods/</w:t>
        </w:r>
      </w:hyperlink>
    </w:p>
    <w:p w14:paraId="6D23FDCA" w14:textId="77777777" w:rsidR="001D274A" w:rsidRDefault="001D274A" w:rsidP="008B3B93"/>
    <w:p w14:paraId="7B54BD74" w14:textId="1C498DA9" w:rsidR="001D274A" w:rsidRDefault="001D274A" w:rsidP="008B3B93">
      <w:r>
        <w:t>The Hawkesbury-Nepean Valley has a high risk of flood. That makes k</w:t>
      </w:r>
      <w:r w:rsidR="00503E33">
        <w:t>nowing</w:t>
      </w:r>
      <w:r w:rsidR="008B3B93" w:rsidRPr="00596A39">
        <w:t xml:space="preserve"> how to prepare, get information, understand t</w:t>
      </w:r>
      <w:r w:rsidR="00D9145B">
        <w:t>he risks, plan for disaster, who</w:t>
      </w:r>
      <w:r w:rsidR="00503E33">
        <w:t xml:space="preserve"> to</w:t>
      </w:r>
      <w:r w:rsidR="008B3B93" w:rsidRPr="00596A39">
        <w:t xml:space="preserve"> connect with and how </w:t>
      </w:r>
      <w:r w:rsidR="00503E33">
        <w:t>to protect</w:t>
      </w:r>
      <w:r w:rsidR="008B3B93" w:rsidRPr="00596A39">
        <w:t xml:space="preserve"> yourself and your loved ones </w:t>
      </w:r>
      <w:r>
        <w:t>very</w:t>
      </w:r>
      <w:r w:rsidR="008B3B93" w:rsidRPr="00596A39">
        <w:t xml:space="preserve"> important. </w:t>
      </w:r>
      <w:r>
        <w:t>Being prepared and understanding what to do</w:t>
      </w:r>
      <w:r w:rsidR="008B3B93" w:rsidRPr="00596A39">
        <w:t xml:space="preserve"> </w:t>
      </w:r>
      <w:r w:rsidR="00503E33">
        <w:t>builds</w:t>
      </w:r>
      <w:r w:rsidR="008B3B93" w:rsidRPr="00596A39">
        <w:t xml:space="preserve"> </w:t>
      </w:r>
      <w:r w:rsidR="00503E33">
        <w:t>r</w:t>
      </w:r>
      <w:r w:rsidR="008B3B93" w:rsidRPr="00596A39">
        <w:t xml:space="preserve">esilience. </w:t>
      </w:r>
      <w:r>
        <w:t>R</w:t>
      </w:r>
      <w:r w:rsidR="008B3B93" w:rsidRPr="00596A39">
        <w:t xml:space="preserve">esilience protects or reduces </w:t>
      </w:r>
      <w:r w:rsidR="00503E33">
        <w:t>the</w:t>
      </w:r>
      <w:r w:rsidR="008B3B93" w:rsidRPr="00596A39">
        <w:t xml:space="preserve"> risk of harm and promotes recovery </w:t>
      </w:r>
      <w:r w:rsidR="00503E33">
        <w:t>from</w:t>
      </w:r>
      <w:r w:rsidR="008B3B93" w:rsidRPr="00596A39">
        <w:t xml:space="preserve"> a disaster. </w:t>
      </w:r>
    </w:p>
    <w:p w14:paraId="2319F74E" w14:textId="2BBE529A" w:rsidR="008B3B93" w:rsidRPr="00596A39" w:rsidRDefault="008B3B93" w:rsidP="008B3B93">
      <w:r w:rsidRPr="00596A39">
        <w:t xml:space="preserve">The High Five </w:t>
      </w:r>
      <w:r w:rsidR="00503E33">
        <w:t>M</w:t>
      </w:r>
      <w:r w:rsidRPr="00596A39">
        <w:t xml:space="preserve">odel of Resilience can help you to know your risks, be informed, make safe and important decisions, evacuate safely, connect and be supported by others, protect what you love and rebuild after the disaster. </w:t>
      </w:r>
    </w:p>
    <w:p w14:paraId="1E7257F1" w14:textId="07A315B7" w:rsidR="008B3B93" w:rsidRPr="008B3B93" w:rsidRDefault="008B3B93" w:rsidP="008B3B93">
      <w:r w:rsidRPr="00596A39">
        <w:t>View the video on</w:t>
      </w:r>
      <w:r w:rsidR="00016C70">
        <w:t xml:space="preserve"> h</w:t>
      </w:r>
      <w:r w:rsidRPr="00596A39">
        <w:t xml:space="preserve">istorical </w:t>
      </w:r>
      <w:r w:rsidR="00016C70">
        <w:t>f</w:t>
      </w:r>
      <w:r w:rsidRPr="00596A39">
        <w:t>looding in the Hawkesbury-Nepean Valley on the website</w:t>
      </w:r>
      <w:r w:rsidR="00016C70">
        <w:t>:</w:t>
      </w:r>
      <w:r w:rsidR="0091211C">
        <w:t xml:space="preserve"> </w:t>
      </w:r>
      <w:hyperlink r:id="rId10" w:history="1">
        <w:r w:rsidRPr="008B3B93">
          <w:rPr>
            <w:rStyle w:val="Hyperlink"/>
          </w:rPr>
          <w:t>https://youtu.be/jo9VbKbMZ6o</w:t>
        </w:r>
      </w:hyperlink>
    </w:p>
    <w:p w14:paraId="5E275FA6" w14:textId="7D7E0D96" w:rsidR="008B3B93" w:rsidRDefault="008B3B93" w:rsidP="008B3B93">
      <w:r>
        <w:t>To build resilience you need to:</w:t>
      </w:r>
    </w:p>
    <w:p w14:paraId="41839151" w14:textId="2C6BE3C9" w:rsidR="008B3B93" w:rsidRDefault="008B3B93" w:rsidP="008B3B93">
      <w:pPr>
        <w:numPr>
          <w:ilvl w:val="0"/>
          <w:numId w:val="18"/>
        </w:numPr>
      </w:pPr>
      <w:r>
        <w:t>Know the risks</w:t>
      </w:r>
    </w:p>
    <w:p w14:paraId="420E4DFE" w14:textId="10D2DD53" w:rsidR="008B3B93" w:rsidRDefault="008B3B93" w:rsidP="008B3B93">
      <w:pPr>
        <w:numPr>
          <w:ilvl w:val="0"/>
          <w:numId w:val="18"/>
        </w:numPr>
      </w:pPr>
      <w:r>
        <w:t>Connect with others</w:t>
      </w:r>
    </w:p>
    <w:p w14:paraId="048165E3" w14:textId="03DC1D45" w:rsidR="008B3B93" w:rsidRDefault="008B3B93" w:rsidP="008B3B93">
      <w:pPr>
        <w:numPr>
          <w:ilvl w:val="0"/>
          <w:numId w:val="18"/>
        </w:numPr>
      </w:pPr>
      <w:r>
        <w:t>Identify your strengths</w:t>
      </w:r>
    </w:p>
    <w:p w14:paraId="2E5BA35A" w14:textId="20DE13D5" w:rsidR="008B3B93" w:rsidRDefault="008B3B93" w:rsidP="008B3B93">
      <w:pPr>
        <w:numPr>
          <w:ilvl w:val="0"/>
          <w:numId w:val="18"/>
        </w:numPr>
      </w:pPr>
      <w:r>
        <w:t>Learn about actions to take in an emergency</w:t>
      </w:r>
    </w:p>
    <w:p w14:paraId="02ABA674" w14:textId="2B8CD4CD" w:rsidR="008B3B93" w:rsidRDefault="008B3B93" w:rsidP="008B3B93">
      <w:pPr>
        <w:numPr>
          <w:ilvl w:val="0"/>
          <w:numId w:val="18"/>
        </w:numPr>
      </w:pPr>
      <w:r>
        <w:t>Look after your life</w:t>
      </w:r>
    </w:p>
    <w:p w14:paraId="36292DD3" w14:textId="25AD32EC" w:rsidR="008B3B93" w:rsidRPr="00596A39" w:rsidRDefault="00D9145B" w:rsidP="008B3B93">
      <w:r>
        <w:t>This</w:t>
      </w:r>
      <w:r w:rsidR="008B3B93" w:rsidRPr="00596A39">
        <w:t xml:space="preserve"> is </w:t>
      </w:r>
      <w:r>
        <w:t xml:space="preserve">the High Five </w:t>
      </w:r>
      <w:r w:rsidR="00025DA1">
        <w:t>M</w:t>
      </w:r>
      <w:r>
        <w:t xml:space="preserve">odel </w:t>
      </w:r>
      <w:r w:rsidR="008B3B93" w:rsidRPr="00596A39">
        <w:t xml:space="preserve">from Raphael, B. (2010), Preparedness: Facing Future Disasters, Australian Child &amp; Adolescent Trauma, Loss and Grief Network. </w:t>
      </w:r>
    </w:p>
    <w:p w14:paraId="5932AB8B" w14:textId="77777777" w:rsidR="001D274A" w:rsidRDefault="001D274A" w:rsidP="008B3B93"/>
    <w:p w14:paraId="061F80C2" w14:textId="77777777" w:rsidR="0091211C" w:rsidRDefault="0091211C" w:rsidP="008B3B93"/>
    <w:p w14:paraId="14DB127B" w14:textId="67DC3664" w:rsidR="008B3B93" w:rsidRPr="00596A39" w:rsidRDefault="00025DA1" w:rsidP="008B3B93">
      <w:pPr>
        <w:rPr>
          <w:i/>
        </w:rPr>
      </w:pPr>
      <w:r>
        <w:lastRenderedPageBreak/>
        <w:t>Being prepared is an important step in building resilience. T</w:t>
      </w:r>
      <w:r w:rsidR="008B3B93" w:rsidRPr="00596A39">
        <w:t xml:space="preserve">o </w:t>
      </w:r>
      <w:r>
        <w:t xml:space="preserve">prepare you need to </w:t>
      </w:r>
      <w:r w:rsidR="008B3B93" w:rsidRPr="00596A39">
        <w:t>consider</w:t>
      </w:r>
      <w:r>
        <w:t xml:space="preserve"> the following</w:t>
      </w:r>
      <w:r w:rsidR="008B3B93" w:rsidRPr="00596A39">
        <w:t>:</w:t>
      </w:r>
    </w:p>
    <w:p w14:paraId="15E2E46B" w14:textId="688A4478" w:rsidR="008B3B93" w:rsidRPr="00596A39" w:rsidRDefault="008B3B93" w:rsidP="008B3B93">
      <w:pPr>
        <w:numPr>
          <w:ilvl w:val="0"/>
          <w:numId w:val="15"/>
        </w:numPr>
        <w:spacing w:after="0" w:line="276" w:lineRule="auto"/>
      </w:pPr>
      <w:r w:rsidRPr="00596A39">
        <w:t xml:space="preserve">What </w:t>
      </w:r>
      <w:r w:rsidR="00503E33">
        <w:t>to</w:t>
      </w:r>
      <w:r w:rsidRPr="00596A39">
        <w:t xml:space="preserve"> do before flooding events occur?</w:t>
      </w:r>
    </w:p>
    <w:p w14:paraId="3C61A88D" w14:textId="7206ED88" w:rsidR="008B3B93" w:rsidRPr="00596A39" w:rsidRDefault="00503E33" w:rsidP="008B3B93">
      <w:pPr>
        <w:numPr>
          <w:ilvl w:val="0"/>
          <w:numId w:val="15"/>
        </w:numPr>
        <w:spacing w:after="0" w:line="276" w:lineRule="auto"/>
      </w:pPr>
      <w:r>
        <w:t>H</w:t>
      </w:r>
      <w:r w:rsidR="008B3B93" w:rsidRPr="00596A39">
        <w:t>ow warnings from the Bureau of Meteorology</w:t>
      </w:r>
      <w:r w:rsidR="00D9145B">
        <w:t xml:space="preserve"> about East Coast Lows,</w:t>
      </w:r>
      <w:r w:rsidR="008B3B93" w:rsidRPr="00596A39">
        <w:t xml:space="preserve"> rain or</w:t>
      </w:r>
      <w:r w:rsidR="00D9145B">
        <w:t xml:space="preserve"> floodwater</w:t>
      </w:r>
      <w:r w:rsidR="008B3B93" w:rsidRPr="00596A39">
        <w:t xml:space="preserve"> </w:t>
      </w:r>
      <w:r w:rsidR="00350603">
        <w:t>may</w:t>
      </w:r>
      <w:r w:rsidR="008B3B93" w:rsidRPr="00596A39">
        <w:t xml:space="preserve"> impact your home, school and daily life. </w:t>
      </w:r>
    </w:p>
    <w:p w14:paraId="098BEE3C" w14:textId="16F92B74" w:rsidR="008B3B93" w:rsidRPr="00596A39" w:rsidRDefault="008B3B93" w:rsidP="008B3B93">
      <w:pPr>
        <w:numPr>
          <w:ilvl w:val="0"/>
          <w:numId w:val="15"/>
        </w:numPr>
        <w:spacing w:after="0" w:line="276" w:lineRule="auto"/>
      </w:pPr>
      <w:r w:rsidRPr="00596A39">
        <w:t xml:space="preserve">How </w:t>
      </w:r>
      <w:r w:rsidR="00503E33">
        <w:t>to</w:t>
      </w:r>
      <w:r w:rsidRPr="00596A39">
        <w:t xml:space="preserve"> get relevant and current information?</w:t>
      </w:r>
    </w:p>
    <w:p w14:paraId="583F3270" w14:textId="32B8D030" w:rsidR="008B3B93" w:rsidRPr="00596A39" w:rsidRDefault="008B3B93" w:rsidP="008B3B93">
      <w:pPr>
        <w:numPr>
          <w:ilvl w:val="0"/>
          <w:numId w:val="15"/>
        </w:numPr>
        <w:spacing w:after="0" w:line="276" w:lineRule="auto"/>
      </w:pPr>
      <w:r w:rsidRPr="00596A39">
        <w:t xml:space="preserve">When and how </w:t>
      </w:r>
      <w:r w:rsidR="00503E33">
        <w:t>to</w:t>
      </w:r>
      <w:r w:rsidRPr="00596A39">
        <w:t xml:space="preserve"> leave and where </w:t>
      </w:r>
      <w:r w:rsidR="00503E33">
        <w:t>to</w:t>
      </w:r>
      <w:r w:rsidRPr="00596A39">
        <w:t xml:space="preserve"> go?</w:t>
      </w:r>
    </w:p>
    <w:p w14:paraId="0B7EC6D6" w14:textId="2A0FA2BE" w:rsidR="008B3B93" w:rsidRPr="00596A39" w:rsidRDefault="008B3B93" w:rsidP="008B3B93">
      <w:pPr>
        <w:numPr>
          <w:ilvl w:val="0"/>
          <w:numId w:val="15"/>
        </w:numPr>
        <w:spacing w:after="0" w:line="276" w:lineRule="auto"/>
      </w:pPr>
      <w:r w:rsidRPr="00596A39">
        <w:t>What are things you need to protect, take with you and what you need to leave</w:t>
      </w:r>
      <w:r w:rsidR="00503E33">
        <w:t xml:space="preserve"> behind</w:t>
      </w:r>
      <w:r w:rsidRPr="00596A39">
        <w:t>?</w:t>
      </w:r>
    </w:p>
    <w:p w14:paraId="199EB28C" w14:textId="4D60458B" w:rsidR="008B3B93" w:rsidRPr="00596A39" w:rsidRDefault="00D9145B" w:rsidP="008B3B93">
      <w:pPr>
        <w:numPr>
          <w:ilvl w:val="0"/>
          <w:numId w:val="15"/>
        </w:numPr>
        <w:spacing w:after="0" w:line="276" w:lineRule="auto"/>
      </w:pPr>
      <w:r>
        <w:t>What are</w:t>
      </w:r>
      <w:r w:rsidR="008B3B93" w:rsidRPr="00596A39">
        <w:t xml:space="preserve"> your strengths?</w:t>
      </w:r>
    </w:p>
    <w:p w14:paraId="78345E2D" w14:textId="020572F0" w:rsidR="008B3B93" w:rsidRPr="00596A39" w:rsidRDefault="008B3B93" w:rsidP="008B3B93">
      <w:pPr>
        <w:numPr>
          <w:ilvl w:val="0"/>
          <w:numId w:val="15"/>
        </w:numPr>
        <w:spacing w:after="0" w:line="276" w:lineRule="auto"/>
      </w:pPr>
      <w:r w:rsidRPr="00596A39">
        <w:t xml:space="preserve">How </w:t>
      </w:r>
      <w:r w:rsidR="00503E33">
        <w:t>to</w:t>
      </w:r>
      <w:r w:rsidRPr="00596A39">
        <w:t xml:space="preserve"> stay calm and make good choices about risk?</w:t>
      </w:r>
    </w:p>
    <w:p w14:paraId="0C0DE2D5" w14:textId="7E8971E2" w:rsidR="008B3B93" w:rsidRPr="00596A39" w:rsidRDefault="008B3B93" w:rsidP="008B3B93">
      <w:pPr>
        <w:numPr>
          <w:ilvl w:val="0"/>
          <w:numId w:val="15"/>
        </w:numPr>
        <w:spacing w:after="0" w:line="276" w:lineRule="auto"/>
      </w:pPr>
      <w:r w:rsidRPr="00596A39">
        <w:t xml:space="preserve">Where </w:t>
      </w:r>
      <w:r w:rsidR="00503E33">
        <w:t>to</w:t>
      </w:r>
      <w:r w:rsidRPr="00596A39">
        <w:t xml:space="preserve"> go to for help?</w:t>
      </w:r>
    </w:p>
    <w:p w14:paraId="0BC3A9DF" w14:textId="486434DF" w:rsidR="008B3B93" w:rsidRPr="00596A39" w:rsidRDefault="008B3B93" w:rsidP="008B3B93">
      <w:pPr>
        <w:numPr>
          <w:ilvl w:val="0"/>
          <w:numId w:val="15"/>
        </w:numPr>
        <w:spacing w:after="0" w:line="276" w:lineRule="auto"/>
      </w:pPr>
      <w:r w:rsidRPr="00596A39">
        <w:t>How to care for yourself and others?</w:t>
      </w:r>
    </w:p>
    <w:p w14:paraId="6C589518" w14:textId="12C708B4" w:rsidR="008B3B93" w:rsidRPr="00596A39" w:rsidRDefault="008B3B93" w:rsidP="008B3B93">
      <w:pPr>
        <w:numPr>
          <w:ilvl w:val="0"/>
          <w:numId w:val="15"/>
        </w:numPr>
        <w:spacing w:after="0" w:line="276" w:lineRule="auto"/>
      </w:pPr>
      <w:r w:rsidRPr="00596A39">
        <w:t xml:space="preserve">How </w:t>
      </w:r>
      <w:r w:rsidR="00503E33">
        <w:t>to</w:t>
      </w:r>
      <w:r w:rsidRPr="00596A39">
        <w:t xml:space="preserve"> overcome fear or uncertainty?</w:t>
      </w:r>
    </w:p>
    <w:p w14:paraId="1D5CA5B1" w14:textId="1C73CA08" w:rsidR="008B3B93" w:rsidRPr="00596A39" w:rsidRDefault="008B3B93" w:rsidP="008B3B93">
      <w:pPr>
        <w:numPr>
          <w:ilvl w:val="0"/>
          <w:numId w:val="15"/>
        </w:numPr>
        <w:spacing w:after="0" w:line="276" w:lineRule="auto"/>
      </w:pPr>
      <w:r w:rsidRPr="00596A39">
        <w:t>Who can help?</w:t>
      </w:r>
    </w:p>
    <w:p w14:paraId="064D4767" w14:textId="53A869EB" w:rsidR="008B3B93" w:rsidRDefault="00D9145B" w:rsidP="008B3B93">
      <w:pPr>
        <w:numPr>
          <w:ilvl w:val="0"/>
          <w:numId w:val="15"/>
        </w:numPr>
        <w:spacing w:after="0" w:line="276" w:lineRule="auto"/>
      </w:pPr>
      <w:r>
        <w:t xml:space="preserve">When </w:t>
      </w:r>
      <w:r w:rsidR="008B3B93" w:rsidRPr="00596A39">
        <w:t xml:space="preserve">should </w:t>
      </w:r>
      <w:r w:rsidR="00BF1D4A">
        <w:t xml:space="preserve">you </w:t>
      </w:r>
      <w:r w:rsidR="008B3B93" w:rsidRPr="00596A39">
        <w:t>ask for help?</w:t>
      </w:r>
    </w:p>
    <w:p w14:paraId="645F9C40" w14:textId="45172236" w:rsidR="008B3B93" w:rsidRDefault="008B3B93" w:rsidP="008B3B93">
      <w:pPr>
        <w:spacing w:after="0" w:line="276" w:lineRule="auto"/>
      </w:pPr>
    </w:p>
    <w:p w14:paraId="23885400" w14:textId="595A0635" w:rsidR="008B3B93" w:rsidRDefault="008B3B93" w:rsidP="008B3B93">
      <w:pPr>
        <w:spacing w:after="0" w:line="276" w:lineRule="auto"/>
      </w:pPr>
    </w:p>
    <w:p w14:paraId="4B5E2CC4" w14:textId="4FEED14A" w:rsidR="008B3B93" w:rsidRDefault="001D274A" w:rsidP="008B3B93">
      <w:pPr>
        <w:spacing w:after="0" w:line="276" w:lineRule="auto"/>
      </w:pPr>
      <w:r>
        <w:rPr>
          <w:noProof/>
          <w:lang w:eastAsia="en-AU"/>
        </w:rPr>
        <w:drawing>
          <wp:anchor distT="0" distB="0" distL="0" distR="0" simplePos="0" relativeHeight="251665408" behindDoc="0" locked="0" layoutInCell="1" allowOverlap="1" wp14:anchorId="1294CB85" wp14:editId="65C030EA">
            <wp:simplePos x="0" y="0"/>
            <wp:positionH relativeFrom="margin">
              <wp:align>left</wp:align>
            </wp:positionH>
            <wp:positionV relativeFrom="paragraph">
              <wp:posOffset>165100</wp:posOffset>
            </wp:positionV>
            <wp:extent cx="6352540" cy="3900170"/>
            <wp:effectExtent l="0" t="0" r="0" b="5080"/>
            <wp:wrapNone/>
            <wp:docPr id="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0.jpeg"/>
                    <pic:cNvPicPr/>
                  </pic:nvPicPr>
                  <pic:blipFill>
                    <a:blip r:embed="rId11">
                      <a:extLst>
                        <a:ext uri="{28A0092B-C50C-407E-A947-70E740481C1C}">
                          <a14:useLocalDpi xmlns:a14="http://schemas.microsoft.com/office/drawing/2010/main" val="0"/>
                        </a:ext>
                      </a:extLst>
                    </a:blip>
                    <a:stretch>
                      <a:fillRect/>
                    </a:stretch>
                  </pic:blipFill>
                  <pic:spPr>
                    <a:xfrm>
                      <a:off x="0" y="0"/>
                      <a:ext cx="6352540" cy="3900170"/>
                    </a:xfrm>
                    <a:prstGeom prst="rect">
                      <a:avLst/>
                    </a:prstGeom>
                  </pic:spPr>
                </pic:pic>
              </a:graphicData>
            </a:graphic>
            <wp14:sizeRelH relativeFrom="margin">
              <wp14:pctWidth>0</wp14:pctWidth>
            </wp14:sizeRelH>
          </wp:anchor>
        </w:drawing>
      </w:r>
    </w:p>
    <w:p w14:paraId="0C294EC9" w14:textId="5FA7FAFD" w:rsidR="008B3B93" w:rsidRPr="00596A39" w:rsidRDefault="008B3B93" w:rsidP="008B3B93">
      <w:pPr>
        <w:spacing w:after="0" w:line="276" w:lineRule="auto"/>
      </w:pPr>
    </w:p>
    <w:p w14:paraId="5DB8F490" w14:textId="53968165" w:rsidR="008B3B93" w:rsidRPr="00596A39" w:rsidRDefault="008B3B93" w:rsidP="008B3B93">
      <w:pPr>
        <w:rPr>
          <w:i/>
        </w:rPr>
      </w:pPr>
    </w:p>
    <w:p w14:paraId="1B8B105B" w14:textId="77777777" w:rsidR="008B3B93" w:rsidRPr="00596A39" w:rsidRDefault="008B3B93" w:rsidP="008B3B93">
      <w:pPr>
        <w:rPr>
          <w:i/>
        </w:rPr>
      </w:pPr>
    </w:p>
    <w:p w14:paraId="40FF36F2" w14:textId="77777777" w:rsidR="008B3B93" w:rsidRPr="00596A39" w:rsidRDefault="008B3B93" w:rsidP="008B3B93">
      <w:pPr>
        <w:rPr>
          <w:i/>
        </w:rPr>
      </w:pPr>
    </w:p>
    <w:p w14:paraId="19EBAB1F" w14:textId="77777777" w:rsidR="008B3B93" w:rsidRDefault="008B3B93" w:rsidP="008B3B93">
      <w:pPr>
        <w:rPr>
          <w:i/>
        </w:rPr>
      </w:pPr>
    </w:p>
    <w:p w14:paraId="01108980" w14:textId="77777777" w:rsidR="008B3B93" w:rsidRDefault="008B3B93" w:rsidP="008B3B93">
      <w:pPr>
        <w:rPr>
          <w:i/>
        </w:rPr>
      </w:pPr>
    </w:p>
    <w:p w14:paraId="7277A0AE" w14:textId="77777777" w:rsidR="008B3B93" w:rsidRDefault="008B3B93" w:rsidP="008B3B93">
      <w:pPr>
        <w:rPr>
          <w:i/>
        </w:rPr>
      </w:pPr>
    </w:p>
    <w:p w14:paraId="725C215B" w14:textId="77777777" w:rsidR="008B3B93" w:rsidRDefault="008B3B93" w:rsidP="008B3B93">
      <w:pPr>
        <w:rPr>
          <w:i/>
        </w:rPr>
      </w:pPr>
    </w:p>
    <w:p w14:paraId="537885E3" w14:textId="77777777" w:rsidR="008B3B93" w:rsidRDefault="008B3B93" w:rsidP="008B3B93">
      <w:pPr>
        <w:rPr>
          <w:i/>
        </w:rPr>
      </w:pPr>
    </w:p>
    <w:p w14:paraId="51B5299C" w14:textId="77777777" w:rsidR="008B3B93" w:rsidRDefault="008B3B93" w:rsidP="008B3B93">
      <w:pPr>
        <w:rPr>
          <w:i/>
        </w:rPr>
      </w:pPr>
    </w:p>
    <w:p w14:paraId="2E0A1ED7" w14:textId="77777777" w:rsidR="008B3B93" w:rsidRDefault="008B3B93" w:rsidP="008B3B93">
      <w:pPr>
        <w:rPr>
          <w:i/>
        </w:rPr>
      </w:pPr>
    </w:p>
    <w:p w14:paraId="554DD76D" w14:textId="77777777" w:rsidR="008B3B93" w:rsidRDefault="008B3B93" w:rsidP="008B3B93">
      <w:pPr>
        <w:rPr>
          <w:i/>
        </w:rPr>
      </w:pPr>
    </w:p>
    <w:p w14:paraId="0BBA83AC" w14:textId="77777777" w:rsidR="001D274A" w:rsidRDefault="001D274A" w:rsidP="008B3B93">
      <w:r>
        <w:t xml:space="preserve">                    </w:t>
      </w:r>
    </w:p>
    <w:p w14:paraId="24485F56" w14:textId="1CCAF990" w:rsidR="008B3B93" w:rsidRPr="00A2146F" w:rsidRDefault="00BF162F" w:rsidP="008B3B93">
      <w:pPr>
        <w:rPr>
          <w:i/>
          <w:iCs/>
        </w:rPr>
      </w:pPr>
      <w:r w:rsidRPr="00A2146F">
        <w:rPr>
          <w:i/>
          <w:iCs/>
        </w:rPr>
        <w:t>Infrastructure NSW, Hawkesbury-Nepean Flood Risk Management Strategy</w:t>
      </w:r>
    </w:p>
    <w:p w14:paraId="077E2B54" w14:textId="524BCD58" w:rsidR="008B3B93" w:rsidRPr="008B3B93" w:rsidRDefault="008B3B93" w:rsidP="008B3B93">
      <w:pPr>
        <w:rPr>
          <w:b/>
        </w:rPr>
      </w:pPr>
    </w:p>
    <w:p w14:paraId="0E50FB21" w14:textId="69C89795" w:rsidR="008B3B93" w:rsidRDefault="008B3B93" w:rsidP="008B3B93">
      <w:pPr>
        <w:rPr>
          <w:i/>
        </w:rPr>
      </w:pPr>
    </w:p>
    <w:p w14:paraId="4F6C2571" w14:textId="77777777" w:rsidR="00C3009E" w:rsidRDefault="00C3009E" w:rsidP="008B3B93">
      <w:pPr>
        <w:rPr>
          <w:i/>
        </w:rPr>
      </w:pPr>
    </w:p>
    <w:p w14:paraId="1E7D92BC" w14:textId="77777777" w:rsidR="001D274A" w:rsidRDefault="001D274A" w:rsidP="008B3B93">
      <w:pPr>
        <w:rPr>
          <w:b/>
          <w:color w:val="002060"/>
        </w:rPr>
      </w:pPr>
    </w:p>
    <w:p w14:paraId="7DA2D73D" w14:textId="5272F9F5" w:rsidR="008B3B93" w:rsidRPr="00596A39" w:rsidRDefault="008B3B93" w:rsidP="008B3B93">
      <w:pPr>
        <w:rPr>
          <w:b/>
        </w:rPr>
      </w:pPr>
      <w:r w:rsidRPr="00596A39">
        <w:rPr>
          <w:b/>
          <w:color w:val="002060"/>
        </w:rPr>
        <w:lastRenderedPageBreak/>
        <w:t>Learning Tasks</w:t>
      </w:r>
    </w:p>
    <w:p w14:paraId="6B2833BF" w14:textId="2867D38A" w:rsidR="008B3B93" w:rsidRPr="00596A39" w:rsidRDefault="008B3B93" w:rsidP="008B3B93">
      <w:r w:rsidRPr="00596A39">
        <w:t xml:space="preserve">Read </w:t>
      </w:r>
      <w:r w:rsidR="00503E33">
        <w:t xml:space="preserve">and discuss </w:t>
      </w:r>
      <w:r w:rsidRPr="00596A39">
        <w:t xml:space="preserve">the scenarios below </w:t>
      </w:r>
      <w:r w:rsidR="00503E33">
        <w:t>and complete the following</w:t>
      </w:r>
      <w:r w:rsidR="00D9145B">
        <w:t>:</w:t>
      </w:r>
    </w:p>
    <w:p w14:paraId="75EC70DB" w14:textId="77777777" w:rsidR="008B3B93" w:rsidRPr="00596A39" w:rsidRDefault="008B3B93" w:rsidP="008B3B93">
      <w:pPr>
        <w:numPr>
          <w:ilvl w:val="0"/>
          <w:numId w:val="14"/>
        </w:numPr>
        <w:spacing w:after="0" w:line="276" w:lineRule="auto"/>
      </w:pPr>
      <w:r w:rsidRPr="00596A39">
        <w:t>What could this character do before the flood event?</w:t>
      </w:r>
    </w:p>
    <w:p w14:paraId="0AB286B3" w14:textId="77777777" w:rsidR="008B3B93" w:rsidRPr="00596A39" w:rsidRDefault="008B3B93" w:rsidP="008B3B93"/>
    <w:p w14:paraId="02371906" w14:textId="77777777" w:rsidR="008B3B93" w:rsidRPr="00596A39" w:rsidRDefault="008B3B93" w:rsidP="008B3B93"/>
    <w:p w14:paraId="16C7AF8F" w14:textId="114F39CD" w:rsidR="008B3B93" w:rsidRPr="00596A39" w:rsidRDefault="008B3B93" w:rsidP="008B3B93">
      <w:pPr>
        <w:numPr>
          <w:ilvl w:val="0"/>
          <w:numId w:val="14"/>
        </w:numPr>
        <w:spacing w:after="0" w:line="276" w:lineRule="auto"/>
      </w:pPr>
      <w:r w:rsidRPr="00596A39">
        <w:t xml:space="preserve">What </w:t>
      </w:r>
      <w:r w:rsidR="00503E33">
        <w:t>sources</w:t>
      </w:r>
      <w:r w:rsidRPr="00596A39">
        <w:t xml:space="preserve"> can the character use to find out about the risks</w:t>
      </w:r>
      <w:r w:rsidR="00503E33">
        <w:t xml:space="preserve"> and options for staying or evacuating</w:t>
      </w:r>
      <w:r w:rsidRPr="00596A39">
        <w:t>?</w:t>
      </w:r>
    </w:p>
    <w:p w14:paraId="05A6B328" w14:textId="77777777" w:rsidR="008B3B93" w:rsidRPr="00596A39" w:rsidRDefault="008B3B93" w:rsidP="008B3B93"/>
    <w:p w14:paraId="4FFB57A9" w14:textId="77777777" w:rsidR="008B3B93" w:rsidRPr="00596A39" w:rsidRDefault="008B3B93" w:rsidP="008B3B93"/>
    <w:p w14:paraId="785EDEC9" w14:textId="77777777" w:rsidR="008B3B93" w:rsidRPr="00596A39" w:rsidRDefault="008B3B93" w:rsidP="008B3B93">
      <w:pPr>
        <w:numPr>
          <w:ilvl w:val="0"/>
          <w:numId w:val="14"/>
        </w:numPr>
        <w:spacing w:after="0" w:line="276" w:lineRule="auto"/>
      </w:pPr>
      <w:r w:rsidRPr="00596A39">
        <w:t>How could you discuss the risks about flooding with your parents, school and peers if faced with this situation?</w:t>
      </w:r>
    </w:p>
    <w:p w14:paraId="6A95B08A" w14:textId="77777777" w:rsidR="008B3B93" w:rsidRPr="00596A39" w:rsidRDefault="008B3B93" w:rsidP="008B3B93"/>
    <w:p w14:paraId="0BA29127" w14:textId="77777777" w:rsidR="008B3B93" w:rsidRPr="00596A39" w:rsidRDefault="008B3B93" w:rsidP="008B3B93"/>
    <w:p w14:paraId="07298FA5" w14:textId="77777777" w:rsidR="008B3B93" w:rsidRPr="00596A39" w:rsidRDefault="008B3B93" w:rsidP="008B3B93"/>
    <w:p w14:paraId="60785FAB" w14:textId="44A18B81" w:rsidR="008B3B93" w:rsidRPr="00596A39" w:rsidRDefault="008B3B93" w:rsidP="008B3B93">
      <w:pPr>
        <w:numPr>
          <w:ilvl w:val="0"/>
          <w:numId w:val="14"/>
        </w:numPr>
        <w:spacing w:after="0" w:line="276" w:lineRule="auto"/>
      </w:pPr>
      <w:r w:rsidRPr="00596A39">
        <w:t>Analyse the risks of the flood to the character in this scenario</w:t>
      </w:r>
      <w:r w:rsidR="00503E33">
        <w:t>.</w:t>
      </w:r>
    </w:p>
    <w:p w14:paraId="04FAFBD7" w14:textId="77777777" w:rsidR="008B3B93" w:rsidRPr="00596A39" w:rsidRDefault="008B3B93" w:rsidP="008B3B93"/>
    <w:p w14:paraId="2B9C1CFB" w14:textId="77777777" w:rsidR="008B3B93" w:rsidRPr="00596A39" w:rsidRDefault="008B3B93" w:rsidP="008B3B93"/>
    <w:p w14:paraId="1F1093AA" w14:textId="77777777" w:rsidR="008B3B93" w:rsidRPr="00596A39" w:rsidRDefault="008B3B93" w:rsidP="008B3B93"/>
    <w:p w14:paraId="59FDA95D" w14:textId="77777777" w:rsidR="008B3B93" w:rsidRPr="00596A39" w:rsidRDefault="008B3B93" w:rsidP="008B3B93">
      <w:pPr>
        <w:numPr>
          <w:ilvl w:val="0"/>
          <w:numId w:val="14"/>
        </w:numPr>
        <w:spacing w:after="0" w:line="276" w:lineRule="auto"/>
      </w:pPr>
      <w:r w:rsidRPr="00596A39">
        <w:t xml:space="preserve">What other choices should this character consider </w:t>
      </w:r>
      <w:proofErr w:type="gramStart"/>
      <w:r w:rsidRPr="00596A39">
        <w:t>to reduce</w:t>
      </w:r>
      <w:proofErr w:type="gramEnd"/>
      <w:r w:rsidRPr="00596A39">
        <w:t>, mitigate or lower the potential for harm to them, their loved ones, pets and home?</w:t>
      </w:r>
    </w:p>
    <w:p w14:paraId="73572EFF" w14:textId="77777777" w:rsidR="008B3B93" w:rsidRPr="00596A39" w:rsidRDefault="008B3B93" w:rsidP="008B3B93"/>
    <w:p w14:paraId="72B2E126" w14:textId="77777777" w:rsidR="008B3B93" w:rsidRPr="00596A39" w:rsidRDefault="008B3B93" w:rsidP="008B3B93"/>
    <w:p w14:paraId="53745A07" w14:textId="77777777" w:rsidR="008B3B93" w:rsidRPr="00596A39" w:rsidRDefault="008B3B93" w:rsidP="008B3B93"/>
    <w:p w14:paraId="57A1A7C1" w14:textId="77777777" w:rsidR="008B3B93" w:rsidRPr="00596A39" w:rsidRDefault="008B3B93" w:rsidP="008B3B93">
      <w:pPr>
        <w:numPr>
          <w:ilvl w:val="0"/>
          <w:numId w:val="14"/>
        </w:numPr>
        <w:spacing w:after="0" w:line="276" w:lineRule="auto"/>
      </w:pPr>
      <w:r w:rsidRPr="00596A39">
        <w:t>How does this scenario help you think ahead about flood risk in the Hawkesbury-Nepean Valley?</w:t>
      </w:r>
    </w:p>
    <w:p w14:paraId="6FAD7E36" w14:textId="77777777" w:rsidR="008B3B93" w:rsidRPr="00596A39" w:rsidRDefault="008B3B93" w:rsidP="008B3B93"/>
    <w:p w14:paraId="6DCFDB6B" w14:textId="77777777" w:rsidR="008B3B93" w:rsidRPr="00596A39" w:rsidRDefault="008B3B93" w:rsidP="008B3B93"/>
    <w:p w14:paraId="5A21972C" w14:textId="77777777" w:rsidR="008B3B93" w:rsidRPr="00596A39" w:rsidRDefault="008B3B93" w:rsidP="008B3B93"/>
    <w:p w14:paraId="59FFB36D" w14:textId="382A7DB0" w:rsidR="008B3B93" w:rsidRDefault="008B3B93" w:rsidP="008B3B93">
      <w:pPr>
        <w:numPr>
          <w:ilvl w:val="0"/>
          <w:numId w:val="14"/>
        </w:numPr>
        <w:spacing w:after="0" w:line="276" w:lineRule="auto"/>
        <w:rPr>
          <w:i/>
        </w:rPr>
      </w:pPr>
      <w:r w:rsidRPr="00596A39">
        <w:t>Create a multimedia, revised script</w:t>
      </w:r>
      <w:r w:rsidR="002F0E13">
        <w:t xml:space="preserve"> or</w:t>
      </w:r>
      <w:r w:rsidRPr="00596A39">
        <w:t xml:space="preserve"> photo story about one of these scenarios and include actions, thoughts</w:t>
      </w:r>
      <w:r w:rsidR="002F0E13">
        <w:t xml:space="preserve"> and </w:t>
      </w:r>
      <w:r w:rsidRPr="00596A39">
        <w:t xml:space="preserve">choices that would significantly reduce harm in </w:t>
      </w:r>
      <w:r w:rsidR="002F0E13">
        <w:t>this</w:t>
      </w:r>
      <w:r w:rsidRPr="00596A39">
        <w:t xml:space="preserve"> event.  Use the </w:t>
      </w:r>
      <w:r w:rsidR="002F0E13">
        <w:t>High Five Model of Resilience or the SES Steps in Preparedness on page 4 to help you.</w:t>
      </w:r>
    </w:p>
    <w:p w14:paraId="419352FC" w14:textId="2DC84E54" w:rsidR="008B3B93" w:rsidRDefault="008B3B93" w:rsidP="005C22F6">
      <w:pPr>
        <w:spacing w:after="0" w:line="276" w:lineRule="auto"/>
        <w:ind w:left="720"/>
        <w:rPr>
          <w:i/>
        </w:rPr>
      </w:pPr>
    </w:p>
    <w:p w14:paraId="7871A7A2" w14:textId="2A95BC31" w:rsidR="005C22F6" w:rsidRDefault="005C22F6" w:rsidP="005C22F6">
      <w:pPr>
        <w:spacing w:after="0" w:line="276" w:lineRule="auto"/>
        <w:ind w:left="720"/>
        <w:rPr>
          <w:i/>
        </w:rPr>
      </w:pPr>
    </w:p>
    <w:p w14:paraId="4D617AA4" w14:textId="77777777" w:rsidR="005C22F6" w:rsidRPr="00596A39" w:rsidRDefault="005C22F6" w:rsidP="005C22F6">
      <w:pPr>
        <w:spacing w:after="0" w:line="276" w:lineRule="auto"/>
        <w:ind w:left="720"/>
        <w:rPr>
          <w:i/>
        </w:rPr>
      </w:pPr>
    </w:p>
    <w:p w14:paraId="4BE36716" w14:textId="77777777" w:rsidR="008B3B93" w:rsidRDefault="008B3B93" w:rsidP="008B3B93">
      <w:pPr>
        <w:rPr>
          <w:i/>
        </w:rPr>
      </w:pPr>
    </w:p>
    <w:p w14:paraId="07A1432D" w14:textId="77777777" w:rsidR="00B54D15" w:rsidRDefault="00B54D15" w:rsidP="008B3B93">
      <w:pPr>
        <w:rPr>
          <w:b/>
          <w:color w:val="002060"/>
        </w:rPr>
      </w:pPr>
    </w:p>
    <w:p w14:paraId="5EF40DEA" w14:textId="2804EFAC" w:rsidR="008B3B93" w:rsidRPr="00596A39" w:rsidRDefault="008B3B93" w:rsidP="008B3B93">
      <w:pPr>
        <w:rPr>
          <w:b/>
        </w:rPr>
      </w:pPr>
      <w:r w:rsidRPr="00596A39">
        <w:rPr>
          <w:b/>
          <w:color w:val="002060"/>
        </w:rPr>
        <w:lastRenderedPageBreak/>
        <w:t xml:space="preserve">Steps in </w:t>
      </w:r>
      <w:r w:rsidR="002F0E13">
        <w:rPr>
          <w:b/>
          <w:color w:val="002060"/>
        </w:rPr>
        <w:t>Preparedness</w:t>
      </w:r>
    </w:p>
    <w:p w14:paraId="53C6BDEC" w14:textId="37ED0F61" w:rsidR="008B3B93" w:rsidRPr="00596A39" w:rsidRDefault="005C22F6" w:rsidP="008B3B93">
      <w:pPr>
        <w:rPr>
          <w:i/>
        </w:rPr>
      </w:pPr>
      <w:r w:rsidRPr="00596A39">
        <w:rPr>
          <w:i/>
          <w:noProof/>
          <w:lang w:eastAsia="en-AU"/>
        </w:rPr>
        <w:drawing>
          <wp:anchor distT="0" distB="0" distL="114300" distR="114300" simplePos="0" relativeHeight="251666432" behindDoc="0" locked="0" layoutInCell="1" allowOverlap="1" wp14:anchorId="6FC03F0A" wp14:editId="748094A7">
            <wp:simplePos x="0" y="0"/>
            <wp:positionH relativeFrom="column">
              <wp:posOffset>304800</wp:posOffset>
            </wp:positionH>
            <wp:positionV relativeFrom="paragraph">
              <wp:posOffset>360680</wp:posOffset>
            </wp:positionV>
            <wp:extent cx="6065520" cy="5897880"/>
            <wp:effectExtent l="0" t="0" r="0" b="26670"/>
            <wp:wrapTopAndBottom/>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anchor>
        </w:drawing>
      </w:r>
    </w:p>
    <w:p w14:paraId="0A70E081" w14:textId="73FD2A86" w:rsidR="008B3B93" w:rsidRPr="00596A39" w:rsidRDefault="008B3B93" w:rsidP="008B3B93">
      <w:pPr>
        <w:rPr>
          <w:i/>
        </w:rPr>
      </w:pPr>
    </w:p>
    <w:p w14:paraId="27615935" w14:textId="77777777" w:rsidR="008B3B93" w:rsidRPr="00596A39" w:rsidRDefault="008B3B93" w:rsidP="008B3B93">
      <w:pPr>
        <w:rPr>
          <w:i/>
        </w:rPr>
      </w:pPr>
    </w:p>
    <w:p w14:paraId="5CA7FD66" w14:textId="77777777" w:rsidR="008B3B93" w:rsidRPr="00596A39" w:rsidRDefault="008B3B93" w:rsidP="008B3B93">
      <w:pPr>
        <w:rPr>
          <w:i/>
        </w:rPr>
      </w:pPr>
    </w:p>
    <w:p w14:paraId="33B12645" w14:textId="7E5D106D" w:rsidR="008B3B93" w:rsidRDefault="002D4487" w:rsidP="008B3B93">
      <w:pPr>
        <w:rPr>
          <w:i/>
        </w:rPr>
      </w:pPr>
      <w:hyperlink r:id="rId17" w:history="1">
        <w:r w:rsidR="002F0E13" w:rsidRPr="00551E3E">
          <w:rPr>
            <w:rStyle w:val="Hyperlink"/>
            <w:i/>
          </w:rPr>
          <w:t>www.ses.nsw.gov.au/hawkesbury-nepean-floods/</w:t>
        </w:r>
      </w:hyperlink>
    </w:p>
    <w:p w14:paraId="6A8CDF0A" w14:textId="77777777" w:rsidR="002F0E13" w:rsidRPr="00596A39" w:rsidRDefault="002F0E13" w:rsidP="008B3B93">
      <w:pPr>
        <w:rPr>
          <w:i/>
        </w:rPr>
      </w:pPr>
    </w:p>
    <w:p w14:paraId="2E15F458" w14:textId="77777777" w:rsidR="008B3B93" w:rsidRPr="00596A39" w:rsidRDefault="008B3B93" w:rsidP="008B3B93">
      <w:pPr>
        <w:rPr>
          <w:i/>
        </w:rPr>
      </w:pPr>
    </w:p>
    <w:p w14:paraId="1B4B8E31" w14:textId="45384F81" w:rsidR="008B3B93" w:rsidRDefault="008B3B93" w:rsidP="008B3B93">
      <w:pPr>
        <w:rPr>
          <w:i/>
        </w:rPr>
      </w:pPr>
    </w:p>
    <w:p w14:paraId="0F2F9720" w14:textId="77777777" w:rsidR="008B3B93" w:rsidRPr="00596A39" w:rsidRDefault="008B3B93" w:rsidP="008B3B93">
      <w:pPr>
        <w:rPr>
          <w:i/>
        </w:rPr>
      </w:pPr>
      <w:r w:rsidRPr="00596A39">
        <w:rPr>
          <w:b/>
          <w:color w:val="002060"/>
        </w:rPr>
        <w:t xml:space="preserve">Clara, 14, Agnes Banks NSW </w:t>
      </w:r>
    </w:p>
    <w:p w14:paraId="1F50D60A" w14:textId="7D971EEC" w:rsidR="00EB68C6" w:rsidRDefault="008B3B93" w:rsidP="008B3B93">
      <w:r w:rsidRPr="00596A39">
        <w:t>It</w:t>
      </w:r>
      <w:r w:rsidR="00EB68C6">
        <w:t>’s</w:t>
      </w:r>
      <w:r w:rsidRPr="00596A39">
        <w:t xml:space="preserve"> been raining for four </w:t>
      </w:r>
      <w:r w:rsidR="00D9145B">
        <w:t>days now, and the East Coast L</w:t>
      </w:r>
      <w:r w:rsidRPr="00596A39">
        <w:t xml:space="preserve">ow </w:t>
      </w:r>
      <w:r w:rsidR="00EB68C6">
        <w:t>just keeps dumping rain on our property</w:t>
      </w:r>
      <w:r w:rsidRPr="00596A39">
        <w:t>. It hasn’t stopped. The wind</w:t>
      </w:r>
      <w:r w:rsidR="00EB68C6">
        <w:t xml:space="preserve">’s </w:t>
      </w:r>
      <w:proofErr w:type="gramStart"/>
      <w:r w:rsidR="00EB68C6">
        <w:t>really strong</w:t>
      </w:r>
      <w:proofErr w:type="gramEnd"/>
      <w:r w:rsidR="00EB68C6">
        <w:t xml:space="preserve"> too. </w:t>
      </w:r>
      <w:proofErr w:type="gramStart"/>
      <w:r w:rsidR="00EB68C6">
        <w:t>There’s</w:t>
      </w:r>
      <w:proofErr w:type="gramEnd"/>
      <w:r w:rsidR="00EB68C6">
        <w:t xml:space="preserve"> massive puddles all over the place</w:t>
      </w:r>
      <w:r w:rsidRPr="00596A39">
        <w:t>.</w:t>
      </w:r>
      <w:r w:rsidR="00EB68C6">
        <w:t xml:space="preserve"> E</w:t>
      </w:r>
      <w:r w:rsidRPr="00596A39">
        <w:t xml:space="preserve">ven </w:t>
      </w:r>
      <w:r w:rsidR="00EB68C6">
        <w:t>in my gumboots it’s so hard to walk through the mud – it’s so thick and sticky.</w:t>
      </w:r>
      <w:r w:rsidRPr="00596A39">
        <w:t xml:space="preserve"> </w:t>
      </w:r>
    </w:p>
    <w:p w14:paraId="132469C5" w14:textId="14949EF0" w:rsidR="00EB68C6" w:rsidRDefault="00EB68C6" w:rsidP="008B3B93">
      <w:r>
        <w:t>I’ve</w:t>
      </w:r>
      <w:r w:rsidR="008B3B93" w:rsidRPr="00596A39">
        <w:t xml:space="preserve"> just </w:t>
      </w:r>
      <w:r>
        <w:t xml:space="preserve">been told that I </w:t>
      </w:r>
      <w:r w:rsidR="008B3B93" w:rsidRPr="00596A39">
        <w:t xml:space="preserve">need to evacuate. </w:t>
      </w:r>
      <w:r>
        <w:t>I got</w:t>
      </w:r>
      <w:r w:rsidR="008B3B93" w:rsidRPr="00596A39">
        <w:t xml:space="preserve"> a text message, but I</w:t>
      </w:r>
      <w:r w:rsidR="009617E2">
        <w:t>’m not sure</w:t>
      </w:r>
      <w:r w:rsidR="008B3B93" w:rsidRPr="00596A39">
        <w:t xml:space="preserve"> what to do.</w:t>
      </w:r>
      <w:r>
        <w:t xml:space="preserve"> </w:t>
      </w:r>
      <w:r w:rsidR="008B3B93" w:rsidRPr="00596A39">
        <w:t xml:space="preserve">Our property is </w:t>
      </w:r>
      <w:r>
        <w:t xml:space="preserve">pretty </w:t>
      </w:r>
      <w:proofErr w:type="gramStart"/>
      <w:r>
        <w:t>big</w:t>
      </w:r>
      <w:proofErr w:type="gramEnd"/>
      <w:r w:rsidR="008B3B93" w:rsidRPr="00596A39">
        <w:t xml:space="preserve"> and </w:t>
      </w:r>
      <w:r>
        <w:t>I have to get</w:t>
      </w:r>
      <w:r w:rsidR="008B3B93" w:rsidRPr="00596A39">
        <w:t xml:space="preserve"> my horse before </w:t>
      </w:r>
      <w:r>
        <w:t>I go</w:t>
      </w:r>
      <w:r w:rsidR="008B3B93" w:rsidRPr="00596A39">
        <w:t xml:space="preserve">. My parents are at work. I </w:t>
      </w:r>
      <w:r>
        <w:t>can’t call them</w:t>
      </w:r>
      <w:r w:rsidR="008B3B93" w:rsidRPr="00596A39">
        <w:t xml:space="preserve">. I can’t call anybody. My phone </w:t>
      </w:r>
      <w:r w:rsidR="00BF1D4A">
        <w:t xml:space="preserve">just lost </w:t>
      </w:r>
      <w:r w:rsidR="008B3B93" w:rsidRPr="00596A39">
        <w:t xml:space="preserve">reception. </w:t>
      </w:r>
    </w:p>
    <w:p w14:paraId="3F170A21" w14:textId="6B577A01" w:rsidR="008B3B93" w:rsidRPr="00596A39" w:rsidRDefault="00EB68C6" w:rsidP="008B3B93">
      <w:r>
        <w:t xml:space="preserve">There’s a </w:t>
      </w:r>
      <w:proofErr w:type="gramStart"/>
      <w:r>
        <w:t>really loud</w:t>
      </w:r>
      <w:proofErr w:type="gramEnd"/>
      <w:r>
        <w:t xml:space="preserve"> knock at the door.</w:t>
      </w:r>
      <w:r w:rsidR="006320B1">
        <w:t xml:space="preserve"> </w:t>
      </w:r>
      <w:r w:rsidR="00350603">
        <w:t>I can see s</w:t>
      </w:r>
      <w:r w:rsidR="006320B1">
        <w:t>omeone from the SES is</w:t>
      </w:r>
      <w:r w:rsidR="008B3B93" w:rsidRPr="00596A39">
        <w:t xml:space="preserve"> calling to see if there is anyone here. My parents have told me never to answer the door when I’m home alone. I’m </w:t>
      </w:r>
      <w:r w:rsidR="006320B1">
        <w:t xml:space="preserve">don’t know </w:t>
      </w:r>
      <w:r w:rsidR="008B3B93" w:rsidRPr="00596A39">
        <w:t>what to do. I</w:t>
      </w:r>
      <w:r w:rsidR="006320B1">
        <w:t>’</w:t>
      </w:r>
      <w:r w:rsidR="008B3B93" w:rsidRPr="00596A39">
        <w:t>m not leaving without my horse. If I get trapped, I’ll ride her out of here.</w:t>
      </w:r>
    </w:p>
    <w:p w14:paraId="36EE6A2A" w14:textId="5C73B4EC" w:rsidR="00EB68C6" w:rsidRDefault="00EB68C6" w:rsidP="008B3B93">
      <w:pPr>
        <w:rPr>
          <w:b/>
        </w:rPr>
      </w:pPr>
      <w:r w:rsidRPr="00130ECE">
        <w:rPr>
          <w:b/>
          <w:noProof/>
          <w:lang w:eastAsia="en-AU"/>
        </w:rPr>
        <w:drawing>
          <wp:anchor distT="0" distB="0" distL="114300" distR="114300" simplePos="0" relativeHeight="251676672" behindDoc="0" locked="0" layoutInCell="1" allowOverlap="1" wp14:anchorId="53D6D36E" wp14:editId="5DF09966">
            <wp:simplePos x="0" y="0"/>
            <wp:positionH relativeFrom="margin">
              <wp:align>center</wp:align>
            </wp:positionH>
            <wp:positionV relativeFrom="paragraph">
              <wp:posOffset>177800</wp:posOffset>
            </wp:positionV>
            <wp:extent cx="4854575" cy="3663950"/>
            <wp:effectExtent l="0" t="0" r="3175" b="0"/>
            <wp:wrapTopAndBottom/>
            <wp:docPr id="13" name="Picture 13" descr="C:\Users\30013500\Dropbox\wsu images for building resilience\Horses stranded in the Hawkesbury River 1990 (Image courtesy of ABC TV arch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0013500\Dropbox\wsu images for building resilience\Horses stranded in the Hawkesbury River 1990 (Image courtesy of ABC TV archives).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4575" cy="3663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s">
            <w:drawing>
              <wp:anchor distT="0" distB="0" distL="114300" distR="114300" simplePos="0" relativeHeight="251669504" behindDoc="0" locked="0" layoutInCell="1" allowOverlap="1" wp14:anchorId="5E2FE89A" wp14:editId="764AD8FB">
                <wp:simplePos x="0" y="0"/>
                <wp:positionH relativeFrom="column">
                  <wp:posOffset>498475</wp:posOffset>
                </wp:positionH>
                <wp:positionV relativeFrom="paragraph">
                  <wp:posOffset>3860165</wp:posOffset>
                </wp:positionV>
                <wp:extent cx="5638800" cy="431800"/>
                <wp:effectExtent l="0" t="0" r="0" b="6350"/>
                <wp:wrapNone/>
                <wp:docPr id="17" name="Text Box 17"/>
                <wp:cNvGraphicFramePr/>
                <a:graphic xmlns:a="http://schemas.openxmlformats.org/drawingml/2006/main">
                  <a:graphicData uri="http://schemas.microsoft.com/office/word/2010/wordprocessingShape">
                    <wps:wsp>
                      <wps:cNvSpPr txBox="1"/>
                      <wps:spPr>
                        <a:xfrm>
                          <a:off x="0" y="0"/>
                          <a:ext cx="5638800" cy="431800"/>
                        </a:xfrm>
                        <a:prstGeom prst="rect">
                          <a:avLst/>
                        </a:prstGeom>
                        <a:solidFill>
                          <a:schemeClr val="lt1"/>
                        </a:solidFill>
                        <a:ln w="6350">
                          <a:noFill/>
                        </a:ln>
                      </wps:spPr>
                      <wps:txbx>
                        <w:txbxContent>
                          <w:p w14:paraId="6ACC327D" w14:textId="42C3640A" w:rsidR="00130ECE" w:rsidRPr="0091211C" w:rsidRDefault="00130ECE" w:rsidP="00130ECE">
                            <w:pPr>
                              <w:pStyle w:val="Heading1"/>
                              <w:shd w:val="clear" w:color="auto" w:fill="FFFFFF"/>
                              <w:spacing w:after="0"/>
                              <w:rPr>
                                <w:b w:val="0"/>
                                <w:i/>
                                <w:iCs/>
                                <w:color w:val="1B2733"/>
                                <w:sz w:val="20"/>
                                <w:lang w:eastAsia="en-AU"/>
                              </w:rPr>
                            </w:pPr>
                            <w:r w:rsidRPr="0091211C">
                              <w:rPr>
                                <w:b w:val="0"/>
                                <w:bCs/>
                                <w:i/>
                                <w:iCs/>
                                <w:color w:val="1B2733"/>
                                <w:sz w:val="20"/>
                              </w:rPr>
                              <w:t>Horses stranded in the Hawkesbury River</w:t>
                            </w:r>
                            <w:r w:rsidR="0091211C">
                              <w:rPr>
                                <w:b w:val="0"/>
                                <w:bCs/>
                                <w:i/>
                                <w:iCs/>
                                <w:color w:val="1B2733"/>
                                <w:sz w:val="20"/>
                              </w:rPr>
                              <w:t>,</w:t>
                            </w:r>
                            <w:r w:rsidRPr="0091211C">
                              <w:rPr>
                                <w:b w:val="0"/>
                                <w:bCs/>
                                <w:i/>
                                <w:iCs/>
                                <w:color w:val="1B2733"/>
                                <w:sz w:val="20"/>
                              </w:rPr>
                              <w:t xml:space="preserve"> 1990 (Image courtesy of ABC TV archives)</w:t>
                            </w:r>
                          </w:p>
                          <w:p w14:paraId="47902B64" w14:textId="60F78C98" w:rsidR="00130ECE" w:rsidRDefault="00130ECE" w:rsidP="00130ECE">
                            <w:r>
                              <w:rPr>
                                <w:color w:val="637282"/>
                                <w:sz w:val="18"/>
                                <w:szCs w:val="18"/>
                                <w:shd w:val="clear" w:color="auto" w:fill="FFFFFF"/>
                              </w:rPr>
                              <w:br/>
                            </w:r>
                          </w:p>
                          <w:p w14:paraId="13D99770" w14:textId="77777777" w:rsidR="00EB68C6" w:rsidRDefault="00EB68C6" w:rsidP="00130E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2FE89A" id="_x0000_t202" coordsize="21600,21600" o:spt="202" path="m,l,21600r21600,l21600,xe">
                <v:stroke joinstyle="miter"/>
                <v:path gradientshapeok="t" o:connecttype="rect"/>
              </v:shapetype>
              <v:shape id="Text Box 17" o:spid="_x0000_s1026" type="#_x0000_t202" style="position:absolute;margin-left:39.25pt;margin-top:303.95pt;width:444pt;height:3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" fillcolor="white [3201]" stroked="f" strokeweight=".5pt">
                <v:textbox>
                  <w:txbxContent>
                    <w:p w14:paraId="6ACC327D" w14:textId="42C3640A" w:rsidR="00130ECE" w:rsidRPr="0091211C" w:rsidRDefault="00130ECE" w:rsidP="00130ECE">
                      <w:pPr>
                        <w:pStyle w:val="Heading1"/>
                        <w:shd w:val="clear" w:color="auto" w:fill="FFFFFF"/>
                        <w:spacing w:after="0"/>
                        <w:rPr>
                          <w:b w:val="0"/>
                          <w:i/>
                          <w:iCs/>
                          <w:color w:val="1B2733"/>
                          <w:sz w:val="20"/>
                          <w:lang w:eastAsia="en-AU"/>
                        </w:rPr>
                      </w:pPr>
                      <w:r w:rsidRPr="0091211C">
                        <w:rPr>
                          <w:b w:val="0"/>
                          <w:bCs/>
                          <w:i/>
                          <w:iCs/>
                          <w:color w:val="1B2733"/>
                          <w:sz w:val="20"/>
                        </w:rPr>
                        <w:t>Horses stranded in the Hawkesbury River</w:t>
                      </w:r>
                      <w:r w:rsidR="0091211C">
                        <w:rPr>
                          <w:b w:val="0"/>
                          <w:bCs/>
                          <w:i/>
                          <w:iCs/>
                          <w:color w:val="1B2733"/>
                          <w:sz w:val="20"/>
                        </w:rPr>
                        <w:t>,</w:t>
                      </w:r>
                      <w:r w:rsidRPr="0091211C">
                        <w:rPr>
                          <w:b w:val="0"/>
                          <w:bCs/>
                          <w:i/>
                          <w:iCs/>
                          <w:color w:val="1B2733"/>
                          <w:sz w:val="20"/>
                        </w:rPr>
                        <w:t xml:space="preserve"> 1990 (Image courtesy of ABC TV archives)</w:t>
                      </w:r>
                    </w:p>
                    <w:p w14:paraId="47902B64" w14:textId="60F78C98" w:rsidR="00130ECE" w:rsidRDefault="00130ECE" w:rsidP="00130ECE">
                      <w:r>
                        <w:rPr>
                          <w:color w:val="637282"/>
                          <w:sz w:val="18"/>
                          <w:szCs w:val="18"/>
                          <w:shd w:val="clear" w:color="auto" w:fill="FFFFFF"/>
                        </w:rPr>
                        <w:br/>
                      </w:r>
                    </w:p>
                    <w:p w14:paraId="13D99770" w14:textId="77777777" w:rsidR="00EB68C6" w:rsidRDefault="00EB68C6" w:rsidP="00130ECE"/>
                  </w:txbxContent>
                </v:textbox>
              </v:shape>
            </w:pict>
          </mc:Fallback>
        </mc:AlternateContent>
      </w:r>
    </w:p>
    <w:p w14:paraId="04BC92D6" w14:textId="1253AD53" w:rsidR="00EB68C6" w:rsidRDefault="00EB68C6" w:rsidP="008B3B93">
      <w:pPr>
        <w:rPr>
          <w:b/>
        </w:rPr>
      </w:pPr>
    </w:p>
    <w:p w14:paraId="7B0284F2" w14:textId="5B437419" w:rsidR="00EB68C6" w:rsidRDefault="00EB68C6" w:rsidP="008B3B93">
      <w:pPr>
        <w:rPr>
          <w:b/>
        </w:rPr>
      </w:pPr>
    </w:p>
    <w:p w14:paraId="7E2EE6B6" w14:textId="7F533AE9" w:rsidR="008B3B93" w:rsidRDefault="008B3B93" w:rsidP="008B3B93"/>
    <w:p w14:paraId="2F3534CB" w14:textId="333737F2" w:rsidR="00BF162F" w:rsidRDefault="00BF162F" w:rsidP="008B3B93"/>
    <w:p w14:paraId="2349C814" w14:textId="77777777" w:rsidR="009F173D" w:rsidRDefault="009F173D" w:rsidP="008B3B93">
      <w:pPr>
        <w:rPr>
          <w:b/>
          <w:color w:val="002060"/>
        </w:rPr>
      </w:pPr>
    </w:p>
    <w:p w14:paraId="06D78165" w14:textId="77777777" w:rsidR="009F173D" w:rsidRDefault="009F173D" w:rsidP="008B3B93">
      <w:pPr>
        <w:rPr>
          <w:b/>
          <w:color w:val="002060"/>
        </w:rPr>
      </w:pPr>
    </w:p>
    <w:p w14:paraId="4B50584C" w14:textId="77777777" w:rsidR="009F173D" w:rsidRDefault="009F173D" w:rsidP="008B3B93">
      <w:pPr>
        <w:rPr>
          <w:b/>
          <w:color w:val="002060"/>
        </w:rPr>
      </w:pPr>
    </w:p>
    <w:p w14:paraId="6808BBD2" w14:textId="288901BE" w:rsidR="008B3B93" w:rsidRPr="00596A39" w:rsidRDefault="008B3B93" w:rsidP="008B3B93">
      <w:pPr>
        <w:rPr>
          <w:b/>
        </w:rPr>
      </w:pPr>
      <w:r w:rsidRPr="00596A39">
        <w:rPr>
          <w:b/>
          <w:color w:val="002060"/>
        </w:rPr>
        <w:lastRenderedPageBreak/>
        <w:t>William, 12, Windsor NSW</w:t>
      </w:r>
    </w:p>
    <w:p w14:paraId="3A2F1C60" w14:textId="093B9E24" w:rsidR="008B3B93" w:rsidRPr="00596A39" w:rsidRDefault="008B3B93" w:rsidP="008B3B93">
      <w:r w:rsidRPr="00596A39">
        <w:t xml:space="preserve">My </w:t>
      </w:r>
      <w:r w:rsidR="006320B1">
        <w:t>Pop</w:t>
      </w:r>
      <w:r w:rsidR="00D9145B">
        <w:t xml:space="preserve"> often </w:t>
      </w:r>
      <w:r w:rsidR="006320B1">
        <w:t>talked about</w:t>
      </w:r>
      <w:r w:rsidR="00D9145B">
        <w:t xml:space="preserve"> the </w:t>
      </w:r>
      <w:r w:rsidRPr="00596A39">
        <w:t>flood of 1</w:t>
      </w:r>
      <w:r w:rsidR="00D9145B">
        <w:t xml:space="preserve">867. I </w:t>
      </w:r>
      <w:r w:rsidR="006320B1">
        <w:t xml:space="preserve">can remember him </w:t>
      </w:r>
      <w:r w:rsidRPr="00596A39">
        <w:t xml:space="preserve">telling the story </w:t>
      </w:r>
      <w:r w:rsidR="00350603">
        <w:t xml:space="preserve">about his family </w:t>
      </w:r>
      <w:r w:rsidRPr="00596A39">
        <w:t>e</w:t>
      </w:r>
      <w:r w:rsidR="006320B1">
        <w:t>very</w:t>
      </w:r>
      <w:r w:rsidRPr="00596A39">
        <w:t xml:space="preserve"> yea</w:t>
      </w:r>
      <w:r w:rsidR="009617E2">
        <w:t>r</w:t>
      </w:r>
      <w:r w:rsidRPr="00596A39">
        <w:t>, toasting marshmallows for us over the fire</w:t>
      </w:r>
      <w:r w:rsidR="009617E2">
        <w:t xml:space="preserve"> when we went camping</w:t>
      </w:r>
      <w:r w:rsidRPr="00596A39">
        <w:t xml:space="preserve">. </w:t>
      </w:r>
      <w:r w:rsidR="00D9145B">
        <w:t xml:space="preserve">He </w:t>
      </w:r>
      <w:r w:rsidR="006320B1">
        <w:t>told us nearly all</w:t>
      </w:r>
      <w:r w:rsidRPr="00596A39">
        <w:t xml:space="preserve"> Windsor </w:t>
      </w:r>
      <w:r w:rsidR="006320B1">
        <w:t>was underwater</w:t>
      </w:r>
      <w:r w:rsidRPr="00596A39">
        <w:t xml:space="preserve">. He </w:t>
      </w:r>
      <w:r w:rsidR="006320B1">
        <w:t>said the</w:t>
      </w:r>
      <w:r w:rsidRPr="00596A39">
        <w:t xml:space="preserve"> floodwaters </w:t>
      </w:r>
      <w:r w:rsidR="006320B1">
        <w:t>went up to the</w:t>
      </w:r>
      <w:r w:rsidRPr="00596A39">
        <w:t xml:space="preserve"> </w:t>
      </w:r>
      <w:r w:rsidR="00D9145B">
        <w:t xml:space="preserve">first floor of the </w:t>
      </w:r>
      <w:r w:rsidRPr="00596A39">
        <w:rPr>
          <w:i/>
        </w:rPr>
        <w:t>Doctor’s House</w:t>
      </w:r>
      <w:r w:rsidRPr="00596A39">
        <w:t xml:space="preserve"> in Thompson Square</w:t>
      </w:r>
      <w:r w:rsidR="006320B1">
        <w:t>.</w:t>
      </w:r>
      <w:r w:rsidRPr="00596A39">
        <w:t xml:space="preserve"> </w:t>
      </w:r>
      <w:r w:rsidR="006320B1">
        <w:t>He’d been told about it by his Pop, and then he told us the story too.</w:t>
      </w:r>
    </w:p>
    <w:p w14:paraId="5B2AB44E" w14:textId="46253762" w:rsidR="008B3B93" w:rsidRPr="00596A39" w:rsidRDefault="008B3B93" w:rsidP="008B3B93">
      <w:r w:rsidRPr="00596A39">
        <w:t xml:space="preserve">He told me that if it ever </w:t>
      </w:r>
      <w:proofErr w:type="gramStart"/>
      <w:r w:rsidRPr="00596A39">
        <w:t>flooded</w:t>
      </w:r>
      <w:proofErr w:type="gramEnd"/>
      <w:r w:rsidRPr="00596A39">
        <w:t xml:space="preserve"> I should </w:t>
      </w:r>
      <w:r w:rsidR="006320B1">
        <w:t>get out</w:t>
      </w:r>
      <w:r w:rsidRPr="00596A39">
        <w:t xml:space="preserve"> because the </w:t>
      </w:r>
      <w:r w:rsidR="006320B1">
        <w:t>floods could get up to</w:t>
      </w:r>
      <w:r w:rsidRPr="00596A39">
        <w:t xml:space="preserve"> 20 metres</w:t>
      </w:r>
      <w:r w:rsidR="006320B1">
        <w:t xml:space="preserve"> deep</w:t>
      </w:r>
      <w:r w:rsidRPr="00596A39">
        <w:t xml:space="preserve">. </w:t>
      </w:r>
    </w:p>
    <w:p w14:paraId="7FD67B27" w14:textId="66C6BA13" w:rsidR="008B3B93" w:rsidRPr="00596A39" w:rsidRDefault="006320B1" w:rsidP="008B3B93">
      <w:r>
        <w:t xml:space="preserve">Today </w:t>
      </w:r>
      <w:r w:rsidR="00D9145B">
        <w:t>the Hawkesbury</w:t>
      </w:r>
      <w:r>
        <w:t>’s</w:t>
      </w:r>
      <w:r w:rsidR="00D9145B">
        <w:t xml:space="preserve"> 11</w:t>
      </w:r>
      <w:r w:rsidR="008B3B93" w:rsidRPr="00596A39">
        <w:t xml:space="preserve"> metres at Windsor. The Great River Walk and Howe Park are </w:t>
      </w:r>
      <w:r>
        <w:t>covered in a</w:t>
      </w:r>
      <w:r w:rsidR="008B3B93" w:rsidRPr="00596A39">
        <w:t xml:space="preserve"> murky brown torrent. </w:t>
      </w:r>
      <w:r>
        <w:t>There’s</w:t>
      </w:r>
      <w:r w:rsidR="00D9145B">
        <w:t xml:space="preserve"> crap and debris floating down the </w:t>
      </w:r>
      <w:r w:rsidR="008B3B93" w:rsidRPr="00596A39">
        <w:t>river. I</w:t>
      </w:r>
      <w:r>
        <w:t>t’s kind of scary how quick the river’s come up.</w:t>
      </w:r>
      <w:r w:rsidR="008B3B93" w:rsidRPr="00596A39">
        <w:t xml:space="preserve"> </w:t>
      </w:r>
    </w:p>
    <w:p w14:paraId="3A055B96" w14:textId="0E58B297" w:rsidR="008B3B93" w:rsidRPr="00596A39" w:rsidRDefault="006320B1" w:rsidP="008B3B93">
      <w:r>
        <w:rPr>
          <w:b/>
          <w:noProof/>
          <w:lang w:eastAsia="en-AU"/>
        </w:rPr>
        <mc:AlternateContent>
          <mc:Choice Requires="wps">
            <w:drawing>
              <wp:anchor distT="0" distB="0" distL="114300" distR="114300" simplePos="0" relativeHeight="251668480" behindDoc="0" locked="0" layoutInCell="1" allowOverlap="1" wp14:anchorId="74B5CA11" wp14:editId="1670CC9A">
                <wp:simplePos x="0" y="0"/>
                <wp:positionH relativeFrom="column">
                  <wp:posOffset>1533525</wp:posOffset>
                </wp:positionH>
                <wp:positionV relativeFrom="paragraph">
                  <wp:posOffset>5633085</wp:posOffset>
                </wp:positionV>
                <wp:extent cx="3423920" cy="619125"/>
                <wp:effectExtent l="0" t="0" r="5080" b="9525"/>
                <wp:wrapTopAndBottom/>
                <wp:docPr id="3" name="Text Box 3"/>
                <wp:cNvGraphicFramePr/>
                <a:graphic xmlns:a="http://schemas.openxmlformats.org/drawingml/2006/main">
                  <a:graphicData uri="http://schemas.microsoft.com/office/word/2010/wordprocessingShape">
                    <wps:wsp>
                      <wps:cNvSpPr txBox="1"/>
                      <wps:spPr>
                        <a:xfrm>
                          <a:off x="0" y="0"/>
                          <a:ext cx="3423920" cy="619125"/>
                        </a:xfrm>
                        <a:prstGeom prst="rect">
                          <a:avLst/>
                        </a:prstGeom>
                        <a:solidFill>
                          <a:schemeClr val="lt1"/>
                        </a:solidFill>
                        <a:ln w="6350">
                          <a:noFill/>
                        </a:ln>
                      </wps:spPr>
                      <wps:txbx>
                        <w:txbxContent>
                          <w:p w14:paraId="70675145" w14:textId="0F6C17FE" w:rsidR="008A20CA" w:rsidRPr="0091211C" w:rsidRDefault="008A20CA" w:rsidP="0091211C">
                            <w:pPr>
                              <w:rPr>
                                <w:i/>
                                <w:iCs/>
                              </w:rPr>
                            </w:pPr>
                            <w:r w:rsidRPr="0091211C">
                              <w:rPr>
                                <w:i/>
                                <w:iCs/>
                              </w:rPr>
                              <w:t>Damian Boyce, 9, clings to a traffic sign during Windsor floods</w:t>
                            </w:r>
                            <w:r w:rsidR="0091211C" w:rsidRPr="0091211C">
                              <w:rPr>
                                <w:i/>
                                <w:iCs/>
                              </w:rPr>
                              <w:t>,1988;</w:t>
                            </w:r>
                            <w:r w:rsidRPr="0091211C">
                              <w:rPr>
                                <w:i/>
                                <w:iCs/>
                              </w:rPr>
                              <w:t xml:space="preserve"> </w:t>
                            </w:r>
                            <w:proofErr w:type="spellStart"/>
                            <w:r w:rsidRPr="0091211C">
                              <w:rPr>
                                <w:i/>
                                <w:iCs/>
                              </w:rPr>
                              <w:t>Newspix</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B5CA11" id="Text Box 3" o:spid="_x0000_s1027" type="#_x0000_t202" style="position:absolute;margin-left:120.75pt;margin-top:443.55pt;width:269.6pt;height:4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" fillcolor="white [3201]" stroked="f" strokeweight=".5pt">
                <v:textbox>
                  <w:txbxContent>
                    <w:p w14:paraId="70675145" w14:textId="0F6C17FE" w:rsidR="008A20CA" w:rsidRPr="0091211C" w:rsidRDefault="008A20CA" w:rsidP="0091211C">
                      <w:pPr>
                        <w:rPr>
                          <w:i/>
                          <w:iCs/>
                        </w:rPr>
                      </w:pPr>
                      <w:r w:rsidRPr="0091211C">
                        <w:rPr>
                          <w:i/>
                          <w:iCs/>
                        </w:rPr>
                        <w:t>Damian Boyce, 9, clings to a traffic sign during Windsor floods</w:t>
                      </w:r>
                      <w:r w:rsidR="0091211C" w:rsidRPr="0091211C">
                        <w:rPr>
                          <w:i/>
                          <w:iCs/>
                        </w:rPr>
                        <w:t>,1988;</w:t>
                      </w:r>
                      <w:r w:rsidRPr="0091211C">
                        <w:rPr>
                          <w:i/>
                          <w:iCs/>
                        </w:rPr>
                        <w:t xml:space="preserve"> </w:t>
                      </w:r>
                      <w:proofErr w:type="spellStart"/>
                      <w:r w:rsidRPr="0091211C">
                        <w:rPr>
                          <w:i/>
                          <w:iCs/>
                        </w:rPr>
                        <w:t>Newspix</w:t>
                      </w:r>
                      <w:proofErr w:type="spellEnd"/>
                    </w:p>
                  </w:txbxContent>
                </v:textbox>
                <w10:wrap type="topAndBottom"/>
              </v:shape>
            </w:pict>
          </mc:Fallback>
        </mc:AlternateContent>
      </w:r>
      <w:r w:rsidR="00130ECE" w:rsidRPr="008A20CA">
        <w:rPr>
          <w:noProof/>
          <w:lang w:eastAsia="en-AU"/>
        </w:rPr>
        <w:drawing>
          <wp:anchor distT="0" distB="0" distL="114300" distR="114300" simplePos="0" relativeHeight="251667456" behindDoc="1" locked="0" layoutInCell="1" allowOverlap="1" wp14:anchorId="38D64BE2" wp14:editId="6A8DE0F1">
            <wp:simplePos x="0" y="0"/>
            <wp:positionH relativeFrom="column">
              <wp:posOffset>1628775</wp:posOffset>
            </wp:positionH>
            <wp:positionV relativeFrom="paragraph">
              <wp:posOffset>701675</wp:posOffset>
            </wp:positionV>
            <wp:extent cx="3328670" cy="4895850"/>
            <wp:effectExtent l="0" t="0" r="5080" b="0"/>
            <wp:wrapTopAndBottom/>
            <wp:docPr id="2" name="Picture 2" descr="C:\Users\30013500\Dropbox\wsu images for building resilience\Damian Boyce, 9, clings to a traffic sign during Windsor floods - 01_05_1988 - Newspix.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0013500\Dropbox\wsu images for building resilience\Damian Boyce, 9, clings to a traffic sign during Windsor floods - 01_05_1988 - Newspix.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28670" cy="4895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3B93" w:rsidRPr="00596A39">
        <w:t>I’ve asked my parents if we</w:t>
      </w:r>
      <w:r>
        <w:t>’ve got</w:t>
      </w:r>
      <w:r w:rsidR="008B3B93" w:rsidRPr="00596A39">
        <w:t xml:space="preserve"> a family flood plan, but they told me to stop fussing. Dad told me again, “not to worry” and</w:t>
      </w:r>
      <w:r>
        <w:t xml:space="preserve"> </w:t>
      </w:r>
      <w:r w:rsidR="008B3B93" w:rsidRPr="00596A39">
        <w:t xml:space="preserve">that </w:t>
      </w:r>
      <w:r>
        <w:t>“</w:t>
      </w:r>
      <w:r w:rsidR="008B3B93" w:rsidRPr="00596A39">
        <w:t xml:space="preserve">we need to stay </w:t>
      </w:r>
      <w:r>
        <w:t>so</w:t>
      </w:r>
      <w:r w:rsidR="008B3B93" w:rsidRPr="00596A39">
        <w:t xml:space="preserve"> that the family business operates for as long as possible.” I know that times have been tough, and that dad hasn’t renewed the insurance on the business either. </w:t>
      </w:r>
      <w:r>
        <w:t>But I can’t help thinking about what Pop said.</w:t>
      </w:r>
    </w:p>
    <w:p w14:paraId="44EA583A" w14:textId="77777777" w:rsidR="009617E2" w:rsidRDefault="009617E2" w:rsidP="008B3B93">
      <w:pPr>
        <w:rPr>
          <w:b/>
          <w:color w:val="002060"/>
        </w:rPr>
      </w:pPr>
    </w:p>
    <w:p w14:paraId="4EE639DF" w14:textId="7BC80EBD" w:rsidR="008B3B93" w:rsidRPr="00596A39" w:rsidRDefault="008B3B93" w:rsidP="008B3B93">
      <w:pPr>
        <w:rPr>
          <w:b/>
        </w:rPr>
      </w:pPr>
      <w:r w:rsidRPr="00596A39">
        <w:rPr>
          <w:b/>
          <w:color w:val="002060"/>
        </w:rPr>
        <w:lastRenderedPageBreak/>
        <w:t>Caleb, 14, Penrith NSW</w:t>
      </w:r>
    </w:p>
    <w:p w14:paraId="25A9ACD3" w14:textId="711B08E3" w:rsidR="00745E96" w:rsidRDefault="00745E96" w:rsidP="008B3B93">
      <w:r>
        <w:t>It’s really wet today so Mum dropped my brother Rory and me at the movies in Penrith. We’re going have a look at new games in the shops when we come out before Mum comes and gets us after work.</w:t>
      </w:r>
    </w:p>
    <w:p w14:paraId="35162389" w14:textId="2258DE0B" w:rsidR="00745E96" w:rsidRDefault="00745E96" w:rsidP="008B3B93">
      <w:r>
        <w:t>When we got out of the movies someone said there’s been an order to evacuate because of flooding. Everyone’s going a bit crazy. They’re acting like the water will be in the carpark here soon. I know the river can get high but that’s just nuts.</w:t>
      </w:r>
      <w:r w:rsidR="00571F3A">
        <w:t xml:space="preserve"> </w:t>
      </w:r>
    </w:p>
    <w:p w14:paraId="73E24FA9" w14:textId="51055E4A" w:rsidR="00571F3A" w:rsidRDefault="00745E96" w:rsidP="008B3B93">
      <w:pPr>
        <w:rPr>
          <w:noProof/>
          <w:lang w:eastAsia="en-AU"/>
        </w:rPr>
      </w:pPr>
      <w:r>
        <w:t>Mum’s not coming for us for a</w:t>
      </w:r>
      <w:r w:rsidR="00571F3A">
        <w:t xml:space="preserve"> couple</w:t>
      </w:r>
      <w:r>
        <w:t xml:space="preserve"> of hours. </w:t>
      </w:r>
      <w:r w:rsidR="00571F3A">
        <w:t>What if she’s late?</w:t>
      </w:r>
      <w:r w:rsidR="00BF1D4A">
        <w:t xml:space="preserve"> </w:t>
      </w:r>
      <w:proofErr w:type="gramStart"/>
      <w:r w:rsidR="00BF1D4A">
        <w:t>P</w:t>
      </w:r>
      <w:r w:rsidR="00571F3A">
        <w:t>eople</w:t>
      </w:r>
      <w:proofErr w:type="gramEnd"/>
      <w:r w:rsidR="00571F3A">
        <w:t xml:space="preserve"> say the roads are blocked because there’s so much traffic. </w:t>
      </w:r>
      <w:r>
        <w:t xml:space="preserve">I can’t get Rory out </w:t>
      </w:r>
      <w:r w:rsidR="00571F3A">
        <w:t xml:space="preserve">on the bus </w:t>
      </w:r>
      <w:r>
        <w:t xml:space="preserve">because of his wheelchair. It’s an electric one and </w:t>
      </w:r>
      <w:proofErr w:type="gramStart"/>
      <w:r>
        <w:t>really expensive</w:t>
      </w:r>
      <w:proofErr w:type="gramEnd"/>
      <w:r>
        <w:t xml:space="preserve"> so I’ve got to look after it. </w:t>
      </w:r>
      <w:r w:rsidR="00571F3A">
        <w:t>M</w:t>
      </w:r>
      <w:r>
        <w:t>aybe I could walk home and push Rory in his chair and we can meet Mum there.</w:t>
      </w:r>
      <w:r w:rsidR="00571F3A">
        <w:t xml:space="preserve"> Or maybe we can just go up to the roof of the office block next door and wait it out.</w:t>
      </w:r>
    </w:p>
    <w:p w14:paraId="19276946" w14:textId="0EEE58C2" w:rsidR="008B3B93" w:rsidRPr="00596A39" w:rsidRDefault="00571F3A" w:rsidP="008B3B93">
      <w:r>
        <w:t xml:space="preserve">We’re really </w:t>
      </w:r>
      <w:proofErr w:type="gramStart"/>
      <w:r>
        <w:t>starving</w:t>
      </w:r>
      <w:proofErr w:type="gramEnd"/>
      <w:r>
        <w:t xml:space="preserve"> and we want to get something to eat but people reckon the food court has closed already. That’s crazy - it’s only 2:30. I don’t get it – it doesn’t make sense. And my phone’s running out of battery. I don’t know what to do.</w:t>
      </w:r>
    </w:p>
    <w:p w14:paraId="13559A90" w14:textId="038938E5" w:rsidR="008B3B93" w:rsidRDefault="004F17C2" w:rsidP="008B3B93">
      <w:r>
        <w:rPr>
          <w:noProof/>
        </w:rPr>
        <w:drawing>
          <wp:inline distT="0" distB="0" distL="0" distR="0" wp14:anchorId="481E5BF6" wp14:editId="24706A71">
            <wp:extent cx="6524625" cy="4349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24625" cy="4349750"/>
                    </a:xfrm>
                    <a:prstGeom prst="rect">
                      <a:avLst/>
                    </a:prstGeom>
                    <a:noFill/>
                    <a:ln>
                      <a:noFill/>
                    </a:ln>
                  </pic:spPr>
                </pic:pic>
              </a:graphicData>
            </a:graphic>
          </wp:inline>
        </w:drawing>
      </w:r>
    </w:p>
    <w:p w14:paraId="425866EF" w14:textId="67E08997" w:rsidR="004F17C2" w:rsidRPr="004F17C2" w:rsidRDefault="004F17C2" w:rsidP="008B3B93">
      <w:pPr>
        <w:rPr>
          <w:i/>
          <w:iCs/>
        </w:rPr>
      </w:pPr>
      <w:r>
        <w:rPr>
          <w:i/>
          <w:iCs/>
        </w:rPr>
        <w:t>Nepean River at Penrith in flood, 1992, Penrith City Library</w:t>
      </w:r>
    </w:p>
    <w:p w14:paraId="27E33928" w14:textId="53148EB8" w:rsidR="004F17C2" w:rsidRDefault="004F17C2" w:rsidP="008B3B93"/>
    <w:p w14:paraId="38B0DA1B" w14:textId="73AC16E5" w:rsidR="004F17C2" w:rsidRDefault="004F17C2" w:rsidP="008B3B93"/>
    <w:p w14:paraId="2BF74E45" w14:textId="77777777" w:rsidR="004F17C2" w:rsidRPr="00596A39" w:rsidRDefault="004F17C2" w:rsidP="008B3B93"/>
    <w:p w14:paraId="232623AE" w14:textId="31BABE1E" w:rsidR="008B3B93" w:rsidRPr="00596A39" w:rsidRDefault="008B3B93" w:rsidP="008B3B93">
      <w:pPr>
        <w:rPr>
          <w:b/>
        </w:rPr>
      </w:pPr>
      <w:r w:rsidRPr="00596A39">
        <w:rPr>
          <w:b/>
          <w:color w:val="002060"/>
        </w:rPr>
        <w:lastRenderedPageBreak/>
        <w:t xml:space="preserve">Cassidy, 13, </w:t>
      </w:r>
      <w:r w:rsidR="00350603">
        <w:rPr>
          <w:b/>
          <w:color w:val="002060"/>
        </w:rPr>
        <w:t>Regentville</w:t>
      </w:r>
      <w:r w:rsidRPr="00596A39">
        <w:rPr>
          <w:b/>
          <w:color w:val="002060"/>
        </w:rPr>
        <w:t xml:space="preserve"> NSW</w:t>
      </w:r>
    </w:p>
    <w:p w14:paraId="1B352EE6" w14:textId="286E51F0" w:rsidR="008B3B93" w:rsidRPr="00596A39" w:rsidRDefault="008B3B93" w:rsidP="008B3B93">
      <w:r w:rsidRPr="00596A39">
        <w:t xml:space="preserve">My family and I have lived in </w:t>
      </w:r>
      <w:r w:rsidR="00350603">
        <w:t>Regentville</w:t>
      </w:r>
      <w:r w:rsidRPr="00596A39">
        <w:t xml:space="preserve"> </w:t>
      </w:r>
      <w:r w:rsidR="00601C47">
        <w:t xml:space="preserve">since I </w:t>
      </w:r>
      <w:proofErr w:type="gramStart"/>
      <w:r w:rsidR="00601C47">
        <w:t>was</w:t>
      </w:r>
      <w:proofErr w:type="gramEnd"/>
      <w:r w:rsidR="00601C47">
        <w:t xml:space="preserve"> a little kid</w:t>
      </w:r>
      <w:r w:rsidRPr="00596A39">
        <w:t xml:space="preserve">. </w:t>
      </w:r>
      <w:r w:rsidR="00601C47">
        <w:t>When</w:t>
      </w:r>
      <w:r w:rsidRPr="00596A39">
        <w:t xml:space="preserve"> mum died, dad moved </w:t>
      </w:r>
      <w:r w:rsidR="00601C47">
        <w:t>me,</w:t>
      </w:r>
      <w:r w:rsidRPr="00596A39">
        <w:t xml:space="preserve"> my older brother</w:t>
      </w:r>
      <w:r w:rsidR="00601C47">
        <w:t xml:space="preserve"> and </w:t>
      </w:r>
      <w:r w:rsidRPr="00596A39">
        <w:t>sister</w:t>
      </w:r>
      <w:r w:rsidR="00601C47">
        <w:t xml:space="preserve"> here so </w:t>
      </w:r>
      <w:r w:rsidRPr="00596A39">
        <w:t xml:space="preserve">we’d </w:t>
      </w:r>
      <w:r w:rsidR="00601C47">
        <w:t>be</w:t>
      </w:r>
      <w:r w:rsidRPr="00596A39">
        <w:t xml:space="preserve"> close to the river. </w:t>
      </w:r>
      <w:r w:rsidR="00601C47">
        <w:t>W</w:t>
      </w:r>
      <w:r w:rsidRPr="00596A39">
        <w:t xml:space="preserve">e </w:t>
      </w:r>
      <w:r w:rsidR="00601C47">
        <w:t>go out in the boat</w:t>
      </w:r>
      <w:r w:rsidRPr="00596A39">
        <w:t xml:space="preserve"> </w:t>
      </w:r>
      <w:r w:rsidR="00601C47">
        <w:t>heaps</w:t>
      </w:r>
      <w:r w:rsidRPr="00596A39">
        <w:t xml:space="preserve">. </w:t>
      </w:r>
      <w:r w:rsidR="00601C47">
        <w:t>Dad</w:t>
      </w:r>
      <w:r w:rsidRPr="00596A39">
        <w:t xml:space="preserve"> says the river has given our family a new l</w:t>
      </w:r>
      <w:r w:rsidR="00D9145B">
        <w:t>ife, and that it</w:t>
      </w:r>
      <w:r w:rsidR="00E41FFE">
        <w:t>’</w:t>
      </w:r>
      <w:r w:rsidRPr="00596A39">
        <w:t xml:space="preserve">s really helped since we lost mum. </w:t>
      </w:r>
    </w:p>
    <w:p w14:paraId="2868065F" w14:textId="77777777" w:rsidR="00601C47" w:rsidRDefault="008B3B93" w:rsidP="008B3B93">
      <w:r w:rsidRPr="00596A39">
        <w:t>We</w:t>
      </w:r>
      <w:r w:rsidR="00601C47">
        <w:t>’r</w:t>
      </w:r>
      <w:r w:rsidRPr="00596A39">
        <w:t>e o</w:t>
      </w:r>
      <w:r w:rsidR="00D9145B">
        <w:t xml:space="preserve">n ‘Flood Watch’ </w:t>
      </w:r>
      <w:r w:rsidR="00601C47">
        <w:t>‘cos</w:t>
      </w:r>
      <w:r w:rsidR="00D9145B">
        <w:t xml:space="preserve"> there</w:t>
      </w:r>
      <w:r w:rsidR="00601C47">
        <w:t>’</w:t>
      </w:r>
      <w:r w:rsidR="00D9145B">
        <w:t>s an East Coast L</w:t>
      </w:r>
      <w:r w:rsidRPr="00596A39">
        <w:t>ow that</w:t>
      </w:r>
      <w:r w:rsidR="00601C47">
        <w:t>’</w:t>
      </w:r>
      <w:r w:rsidRPr="00596A39">
        <w:t xml:space="preserve">s supposed to bring </w:t>
      </w:r>
      <w:r w:rsidR="00601C47">
        <w:t>heaps</w:t>
      </w:r>
      <w:r w:rsidRPr="00596A39">
        <w:t xml:space="preserve"> of rain. That’s what th</w:t>
      </w:r>
      <w:r w:rsidR="00601C47">
        <w:t>e weather people said</w:t>
      </w:r>
      <w:r w:rsidRPr="00596A39">
        <w:t xml:space="preserve">. I’ve heard the river can flood, but my </w:t>
      </w:r>
      <w:r w:rsidR="00601C47">
        <w:t>brother and sister reckon it won’t happen. T</w:t>
      </w:r>
      <w:r w:rsidRPr="00596A39">
        <w:t>hey</w:t>
      </w:r>
      <w:r w:rsidR="00601C47">
        <w:t>’</w:t>
      </w:r>
      <w:r w:rsidRPr="00596A39">
        <w:t xml:space="preserve">ve never seen a flood. </w:t>
      </w:r>
      <w:r w:rsidR="00601C47">
        <w:t xml:space="preserve">Anyway, we’re in a drought now. </w:t>
      </w:r>
      <w:proofErr w:type="gramStart"/>
      <w:r w:rsidR="00601C47">
        <w:t>There’s</w:t>
      </w:r>
      <w:proofErr w:type="gramEnd"/>
      <w:r w:rsidR="00601C47">
        <w:t xml:space="preserve"> even water restrictions</w:t>
      </w:r>
      <w:r w:rsidRPr="00596A39">
        <w:t xml:space="preserve">. </w:t>
      </w:r>
    </w:p>
    <w:p w14:paraId="71321492" w14:textId="4C586E2E" w:rsidR="008B3B93" w:rsidRDefault="008B3B93" w:rsidP="008B3B93">
      <w:r w:rsidRPr="00596A39">
        <w:t xml:space="preserve">Warragamba Dam is </w:t>
      </w:r>
      <w:proofErr w:type="gramStart"/>
      <w:r w:rsidR="00601C47">
        <w:t>pretty</w:t>
      </w:r>
      <w:r w:rsidRPr="00596A39">
        <w:t xml:space="preserve"> close</w:t>
      </w:r>
      <w:proofErr w:type="gramEnd"/>
      <w:r w:rsidRPr="00596A39">
        <w:t xml:space="preserve"> to where we live, so I’m not </w:t>
      </w:r>
      <w:r w:rsidR="00601C47">
        <w:t>that</w:t>
      </w:r>
      <w:r w:rsidRPr="00596A39">
        <w:t xml:space="preserve"> worried.</w:t>
      </w:r>
      <w:r w:rsidR="00350603">
        <w:t xml:space="preserve"> Dad says</w:t>
      </w:r>
      <w:r w:rsidRPr="00596A39">
        <w:t xml:space="preserve"> </w:t>
      </w:r>
      <w:r w:rsidR="00350603">
        <w:t>i</w:t>
      </w:r>
      <w:r w:rsidRPr="00596A39">
        <w:t>t’ll b</w:t>
      </w:r>
      <w:r w:rsidR="00D9145B">
        <w:t>e able to collect the rain as</w:t>
      </w:r>
      <w:r w:rsidRPr="00596A39">
        <w:t xml:space="preserve"> it’s already </w:t>
      </w:r>
      <w:proofErr w:type="gramStart"/>
      <w:r w:rsidR="00601C47">
        <w:t>pretty</w:t>
      </w:r>
      <w:r w:rsidRPr="00596A39">
        <w:t xml:space="preserve"> l</w:t>
      </w:r>
      <w:r w:rsidR="00D9145B">
        <w:t>ow</w:t>
      </w:r>
      <w:proofErr w:type="gramEnd"/>
      <w:r w:rsidR="00D9145B">
        <w:t xml:space="preserve">. </w:t>
      </w:r>
      <w:r w:rsidR="00350603">
        <w:t>He says</w:t>
      </w:r>
      <w:r w:rsidRPr="00596A39">
        <w:t xml:space="preserve"> there’ll be </w:t>
      </w:r>
      <w:r w:rsidR="00601C47">
        <w:t>heaps</w:t>
      </w:r>
      <w:r w:rsidRPr="00596A39">
        <w:t xml:space="preserve"> of time for us to evacuate if we </w:t>
      </w:r>
      <w:proofErr w:type="gramStart"/>
      <w:r w:rsidRPr="00596A39">
        <w:t>have to</w:t>
      </w:r>
      <w:proofErr w:type="gramEnd"/>
      <w:r w:rsidR="00350603">
        <w:t xml:space="preserve"> and </w:t>
      </w:r>
      <w:r w:rsidRPr="00596A39">
        <w:t>even if it did flood</w:t>
      </w:r>
      <w:r w:rsidR="00B67707">
        <w:t>,</w:t>
      </w:r>
      <w:r w:rsidRPr="00596A39">
        <w:t xml:space="preserve"> we don’t need to </w:t>
      </w:r>
      <w:r w:rsidR="00601C47">
        <w:t>worry</w:t>
      </w:r>
      <w:r w:rsidRPr="00596A39">
        <w:t xml:space="preserve">, as we </w:t>
      </w:r>
      <w:r w:rsidR="00601C47">
        <w:t>can always get out in the boat</w:t>
      </w:r>
      <w:r w:rsidRPr="00596A39">
        <w:t xml:space="preserve">. </w:t>
      </w:r>
    </w:p>
    <w:p w14:paraId="61517555" w14:textId="68531F50" w:rsidR="008A07EA" w:rsidRDefault="008A07EA" w:rsidP="008B3B93"/>
    <w:p w14:paraId="57E51F5F" w14:textId="24005537" w:rsidR="008A07EA" w:rsidRDefault="008A07EA" w:rsidP="008B3B93"/>
    <w:p w14:paraId="3BD1E9FC" w14:textId="4DAA4CCE" w:rsidR="008A07EA" w:rsidRPr="00596A39" w:rsidRDefault="0091211C" w:rsidP="008B3B93">
      <w:r>
        <w:rPr>
          <w:b/>
          <w:noProof/>
          <w:lang w:eastAsia="en-AU"/>
        </w:rPr>
        <mc:AlternateContent>
          <mc:Choice Requires="wps">
            <w:drawing>
              <wp:anchor distT="0" distB="0" distL="114300" distR="114300" simplePos="0" relativeHeight="251686912" behindDoc="0" locked="0" layoutInCell="1" allowOverlap="1" wp14:anchorId="7CEE3E42" wp14:editId="14D1E8F1">
                <wp:simplePos x="0" y="0"/>
                <wp:positionH relativeFrom="column">
                  <wp:posOffset>-98425</wp:posOffset>
                </wp:positionH>
                <wp:positionV relativeFrom="paragraph">
                  <wp:posOffset>4485640</wp:posOffset>
                </wp:positionV>
                <wp:extent cx="4737100" cy="641350"/>
                <wp:effectExtent l="0" t="0" r="6350" b="6350"/>
                <wp:wrapNone/>
                <wp:docPr id="38" name="Text Box 38"/>
                <wp:cNvGraphicFramePr/>
                <a:graphic xmlns:a="http://schemas.openxmlformats.org/drawingml/2006/main">
                  <a:graphicData uri="http://schemas.microsoft.com/office/word/2010/wordprocessingShape">
                    <wps:wsp>
                      <wps:cNvSpPr txBox="1"/>
                      <wps:spPr>
                        <a:xfrm>
                          <a:off x="0" y="0"/>
                          <a:ext cx="4737100" cy="641350"/>
                        </a:xfrm>
                        <a:prstGeom prst="rect">
                          <a:avLst/>
                        </a:prstGeom>
                        <a:solidFill>
                          <a:schemeClr val="lt1"/>
                        </a:solidFill>
                        <a:ln w="6350">
                          <a:noFill/>
                        </a:ln>
                      </wps:spPr>
                      <wps:txbx>
                        <w:txbxContent>
                          <w:p w14:paraId="421143F7" w14:textId="31483F5D" w:rsidR="008A07EA" w:rsidRPr="0091211C" w:rsidRDefault="008A07EA">
                            <w:pPr>
                              <w:rPr>
                                <w:i/>
                                <w:iCs/>
                              </w:rPr>
                            </w:pPr>
                            <w:r w:rsidRPr="0091211C">
                              <w:rPr>
                                <w:i/>
                                <w:iCs/>
                              </w:rPr>
                              <w:t>Image of Warragamba Dam</w:t>
                            </w:r>
                            <w:r w:rsidR="0091211C" w:rsidRPr="0091211C">
                              <w:rPr>
                                <w:i/>
                                <w:iCs/>
                              </w:rPr>
                              <w:t>;</w:t>
                            </w:r>
                            <w:r w:rsidRPr="0091211C">
                              <w:rPr>
                                <w:i/>
                                <w:iCs/>
                              </w:rPr>
                              <w:t xml:space="preserve"> Western Sydney University,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EE3E42" id="Text Box 38" o:spid="_x0000_s1028" type="#_x0000_t202" style="position:absolute;margin-left:-7.75pt;margin-top:353.2pt;width:373pt;height:50.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" fillcolor="white [3201]" stroked="f" strokeweight=".5pt">
                <v:textbox>
                  <w:txbxContent>
                    <w:p w14:paraId="421143F7" w14:textId="31483F5D" w:rsidR="008A07EA" w:rsidRPr="0091211C" w:rsidRDefault="008A07EA">
                      <w:pPr>
                        <w:rPr>
                          <w:i/>
                          <w:iCs/>
                        </w:rPr>
                      </w:pPr>
                      <w:r w:rsidRPr="0091211C">
                        <w:rPr>
                          <w:i/>
                          <w:iCs/>
                        </w:rPr>
                        <w:t>Image of Warragamba Dam</w:t>
                      </w:r>
                      <w:r w:rsidR="0091211C" w:rsidRPr="0091211C">
                        <w:rPr>
                          <w:i/>
                          <w:iCs/>
                        </w:rPr>
                        <w:t>;</w:t>
                      </w:r>
                      <w:r w:rsidRPr="0091211C">
                        <w:rPr>
                          <w:i/>
                          <w:iCs/>
                        </w:rPr>
                        <w:t xml:space="preserve"> Western Sydney University, 2019</w:t>
                      </w:r>
                    </w:p>
                  </w:txbxContent>
                </v:textbox>
              </v:shape>
            </w:pict>
          </mc:Fallback>
        </mc:AlternateContent>
      </w:r>
      <w:r w:rsidR="008A07EA" w:rsidRPr="008A07EA">
        <w:rPr>
          <w:noProof/>
          <w:lang w:eastAsia="en-AU"/>
        </w:rPr>
        <w:drawing>
          <wp:inline distT="0" distB="0" distL="0" distR="0" wp14:anchorId="56E72B01" wp14:editId="4674782C">
            <wp:extent cx="6642100" cy="4458330"/>
            <wp:effectExtent l="0" t="0" r="6350" b="0"/>
            <wp:docPr id="37" name="Picture 37" descr="D:\DSC_0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SC_059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2100" cy="4458330"/>
                    </a:xfrm>
                    <a:prstGeom prst="rect">
                      <a:avLst/>
                    </a:prstGeom>
                    <a:noFill/>
                    <a:ln>
                      <a:noFill/>
                    </a:ln>
                  </pic:spPr>
                </pic:pic>
              </a:graphicData>
            </a:graphic>
          </wp:inline>
        </w:drawing>
      </w:r>
    </w:p>
    <w:p w14:paraId="0FEB86BF" w14:textId="432A6D27" w:rsidR="008B3B93" w:rsidRDefault="008B3B93" w:rsidP="008B3B93">
      <w:pPr>
        <w:rPr>
          <w:b/>
        </w:rPr>
      </w:pPr>
    </w:p>
    <w:p w14:paraId="4F0FFB86" w14:textId="14F6DF25" w:rsidR="009F173D" w:rsidRDefault="009F173D" w:rsidP="008B3B93">
      <w:pPr>
        <w:rPr>
          <w:b/>
        </w:rPr>
      </w:pPr>
    </w:p>
    <w:p w14:paraId="5616F8D6" w14:textId="77777777" w:rsidR="00E41FFE" w:rsidRDefault="00E41FFE" w:rsidP="00B67707">
      <w:pPr>
        <w:rPr>
          <w:b/>
          <w:color w:val="1F3864" w:themeColor="accent5" w:themeShade="80"/>
        </w:rPr>
      </w:pPr>
    </w:p>
    <w:p w14:paraId="453519E3" w14:textId="4A9876EB" w:rsidR="00B67707" w:rsidRPr="00B67707" w:rsidRDefault="00B67707" w:rsidP="00B67707">
      <w:pPr>
        <w:rPr>
          <w:b/>
        </w:rPr>
      </w:pPr>
      <w:r w:rsidRPr="00B67707">
        <w:rPr>
          <w:b/>
          <w:color w:val="1F3864" w:themeColor="accent5" w:themeShade="80"/>
        </w:rPr>
        <w:lastRenderedPageBreak/>
        <w:t>Ri</w:t>
      </w:r>
      <w:r w:rsidR="00601C47">
        <w:rPr>
          <w:b/>
          <w:color w:val="1F3864" w:themeColor="accent5" w:themeShade="80"/>
        </w:rPr>
        <w:t>c</w:t>
      </w:r>
      <w:r w:rsidRPr="00B67707">
        <w:rPr>
          <w:b/>
          <w:color w:val="1F3864" w:themeColor="accent5" w:themeShade="80"/>
        </w:rPr>
        <w:t>ardo, 17, Emu Plains NSW</w:t>
      </w:r>
    </w:p>
    <w:p w14:paraId="3F4FCCF1" w14:textId="67C55006" w:rsidR="00B67707" w:rsidRDefault="00B67707" w:rsidP="00B67707">
      <w:r>
        <w:t xml:space="preserve">Last week I got my </w:t>
      </w:r>
      <w:r w:rsidR="00601C47">
        <w:t>Ps</w:t>
      </w:r>
      <w:r>
        <w:t xml:space="preserve">. </w:t>
      </w:r>
      <w:r w:rsidR="00601C47">
        <w:t xml:space="preserve">I’m </w:t>
      </w:r>
      <w:proofErr w:type="gramStart"/>
      <w:r w:rsidR="00601C47">
        <w:t>pretty happy</w:t>
      </w:r>
      <w:proofErr w:type="gramEnd"/>
      <w:r w:rsidR="00601C47">
        <w:t xml:space="preserve"> about that</w:t>
      </w:r>
      <w:r>
        <w:t>.</w:t>
      </w:r>
      <w:r w:rsidR="00601C47">
        <w:t xml:space="preserve"> Mum lets me </w:t>
      </w:r>
      <w:r w:rsidR="00E41FFE">
        <w:t xml:space="preserve">have the car to </w:t>
      </w:r>
      <w:r w:rsidR="00601C47">
        <w:t xml:space="preserve">drive to </w:t>
      </w:r>
      <w:proofErr w:type="gramStart"/>
      <w:r w:rsidR="00601C47">
        <w:t>school</w:t>
      </w:r>
      <w:proofErr w:type="gramEnd"/>
      <w:r w:rsidR="00601C47">
        <w:t xml:space="preserve"> but </w:t>
      </w:r>
      <w:r w:rsidR="00E41FFE">
        <w:t xml:space="preserve">I have to drop off and </w:t>
      </w:r>
      <w:r>
        <w:t xml:space="preserve">pick </w:t>
      </w:r>
      <w:r w:rsidR="00E41FFE">
        <w:t xml:space="preserve">up </w:t>
      </w:r>
      <w:r>
        <w:t>my</w:t>
      </w:r>
      <w:r w:rsidR="00511E99">
        <w:t xml:space="preserve"> little</w:t>
      </w:r>
      <w:r>
        <w:t xml:space="preserve"> brother Juan from </w:t>
      </w:r>
      <w:r w:rsidR="00601C47">
        <w:t xml:space="preserve">his </w:t>
      </w:r>
      <w:r>
        <w:t xml:space="preserve">school. </w:t>
      </w:r>
    </w:p>
    <w:p w14:paraId="753F4F22" w14:textId="6A60605D" w:rsidR="00511E99" w:rsidRDefault="00B67707" w:rsidP="00B67707">
      <w:r>
        <w:t>Today I</w:t>
      </w:r>
      <w:r w:rsidR="00511E99">
        <w:t>’</w:t>
      </w:r>
      <w:r>
        <w:t>m minding Juan at home with me. The weather</w:t>
      </w:r>
      <w:r w:rsidR="00511E99">
        <w:t xml:space="preserve"> ha</w:t>
      </w:r>
      <w:r>
        <w:t xml:space="preserve">s been terrible </w:t>
      </w:r>
      <w:r w:rsidR="00511E99">
        <w:t>all</w:t>
      </w:r>
      <w:r>
        <w:t xml:space="preserve"> week. </w:t>
      </w:r>
      <w:r w:rsidR="00511E99">
        <w:t>We’ve got the day off school because the river is rising. I’ve got</w:t>
      </w:r>
      <w:r>
        <w:t xml:space="preserve"> </w:t>
      </w:r>
      <w:r w:rsidR="00511E99">
        <w:t>heaps of</w:t>
      </w:r>
      <w:r>
        <w:t xml:space="preserve"> alerts and warnings</w:t>
      </w:r>
      <w:r w:rsidR="00511E99">
        <w:t xml:space="preserve"> on my phone</w:t>
      </w:r>
      <w:r>
        <w:t xml:space="preserve">. On the radio, I hear the ABC explaining that “the Nepean River </w:t>
      </w:r>
      <w:r w:rsidR="00350603">
        <w:t>is expected to break its banks with flooding in Emu Plains and Penrith</w:t>
      </w:r>
      <w:r>
        <w:t xml:space="preserve">.” </w:t>
      </w:r>
    </w:p>
    <w:p w14:paraId="7375FDF5" w14:textId="504E13B3" w:rsidR="00B67707" w:rsidRDefault="00511E99" w:rsidP="00B67707">
      <w:r>
        <w:t>M</w:t>
      </w:r>
      <w:r w:rsidR="00B67707">
        <w:t>y m</w:t>
      </w:r>
      <w:r>
        <w:t xml:space="preserve">um </w:t>
      </w:r>
      <w:r w:rsidR="00B67707">
        <w:t xml:space="preserve">can’t </w:t>
      </w:r>
      <w:r>
        <w:t xml:space="preserve">get home </w:t>
      </w:r>
      <w:r w:rsidR="00B67707">
        <w:t xml:space="preserve">to </w:t>
      </w:r>
      <w:r>
        <w:t>us</w:t>
      </w:r>
      <w:r w:rsidR="00B67707">
        <w:t>, and</w:t>
      </w:r>
      <w:r>
        <w:t xml:space="preserve"> I know </w:t>
      </w:r>
      <w:r w:rsidR="00B67707">
        <w:t>she</w:t>
      </w:r>
      <w:r>
        <w:t>’d</w:t>
      </w:r>
      <w:r w:rsidR="00B67707">
        <w:t xml:space="preserve"> want me to</w:t>
      </w:r>
      <w:r>
        <w:t xml:space="preserve"> get Juan out</w:t>
      </w:r>
      <w:r w:rsidR="00B67707">
        <w:t xml:space="preserve">. We are both </w:t>
      </w:r>
      <w:r>
        <w:t xml:space="preserve">a bit </w:t>
      </w:r>
      <w:r w:rsidR="00B67707">
        <w:t>scared, but I know what to do</w:t>
      </w:r>
      <w:r>
        <w:t>:</w:t>
      </w:r>
      <w:r w:rsidR="00B67707">
        <w:t xml:space="preserve"> listen to the Bureau </w:t>
      </w:r>
      <w:r w:rsidR="00BF1D4A">
        <w:t>and SES a</w:t>
      </w:r>
      <w:r w:rsidR="00B67707">
        <w:t xml:space="preserve">nd </w:t>
      </w:r>
      <w:r>
        <w:t>leave</w:t>
      </w:r>
      <w:r w:rsidR="00B67707">
        <w:t xml:space="preserve"> early</w:t>
      </w:r>
      <w:r>
        <w:t>,</w:t>
      </w:r>
      <w:r w:rsidR="00B67707">
        <w:t xml:space="preserve"> taking our pet dog Harry, some </w:t>
      </w:r>
      <w:r>
        <w:t xml:space="preserve">water and </w:t>
      </w:r>
      <w:r w:rsidR="00B67707">
        <w:t xml:space="preserve">basic food, medication, my phone and some toys for my brother. </w:t>
      </w:r>
    </w:p>
    <w:p w14:paraId="109C99FE" w14:textId="7C77BE06" w:rsidR="00B67707" w:rsidRDefault="00B67707" w:rsidP="00B67707">
      <w:r>
        <w:t xml:space="preserve">As we </w:t>
      </w:r>
      <w:r w:rsidR="00511E99">
        <w:t>get closer to</w:t>
      </w:r>
      <w:r w:rsidR="00C42D59">
        <w:t xml:space="preserve"> </w:t>
      </w:r>
      <w:r w:rsidR="00350603">
        <w:t xml:space="preserve">the Great </w:t>
      </w:r>
      <w:r w:rsidR="004F17C2">
        <w:t>W</w:t>
      </w:r>
      <w:r w:rsidR="00350603">
        <w:t xml:space="preserve">estern </w:t>
      </w:r>
      <w:proofErr w:type="gramStart"/>
      <w:r w:rsidR="00350603">
        <w:t>Highway</w:t>
      </w:r>
      <w:proofErr w:type="gramEnd"/>
      <w:r>
        <w:t xml:space="preserve"> I notice the traffic backed up </w:t>
      </w:r>
      <w:r w:rsidR="004F17C2">
        <w:t>right</w:t>
      </w:r>
      <w:r>
        <w:t xml:space="preserve"> down the road. There</w:t>
      </w:r>
      <w:r w:rsidR="00511E99">
        <w:t>’s</w:t>
      </w:r>
      <w:r>
        <w:t xml:space="preserve"> a lot of people </w:t>
      </w:r>
      <w:proofErr w:type="gramStart"/>
      <w:r>
        <w:t>evacuating</w:t>
      </w:r>
      <w:proofErr w:type="gramEnd"/>
      <w:r>
        <w:t xml:space="preserve"> and we need to be patient as </w:t>
      </w:r>
      <w:r w:rsidR="004F17C2">
        <w:t>it’s</w:t>
      </w:r>
      <w:r>
        <w:t xml:space="preserve"> </w:t>
      </w:r>
      <w:r w:rsidR="00511E99">
        <w:t>worse</w:t>
      </w:r>
      <w:r>
        <w:t xml:space="preserve"> than the morning peak </w:t>
      </w:r>
      <w:r w:rsidR="00511E99">
        <w:t>hour</w:t>
      </w:r>
      <w:r>
        <w:t>.</w:t>
      </w:r>
    </w:p>
    <w:p w14:paraId="5D68385D" w14:textId="698E9960" w:rsidR="008B3B93" w:rsidRPr="00596A39" w:rsidRDefault="00B67707" w:rsidP="00B67707">
      <w:r>
        <w:t>I call mum. She is hysterical. I tell her to calm down and we</w:t>
      </w:r>
      <w:r w:rsidR="00511E99">
        <w:t xml:space="preserve"> are getting out. I’ve done what the SES said to do.</w:t>
      </w:r>
      <w:r>
        <w:t xml:space="preserve"> “We are okay, mum. We are doing all the right things, leaving early to avoid any </w:t>
      </w:r>
      <w:r w:rsidR="00511E99">
        <w:t>hassles</w:t>
      </w:r>
      <w:r>
        <w:t xml:space="preserve">, </w:t>
      </w:r>
      <w:r w:rsidR="00511E99">
        <w:t xml:space="preserve">it’s </w:t>
      </w:r>
      <w:r>
        <w:t>all okay, Juan</w:t>
      </w:r>
      <w:r w:rsidR="00511E99">
        <w:t>’</w:t>
      </w:r>
      <w:r>
        <w:t>s with me and we are safe”.</w:t>
      </w:r>
    </w:p>
    <w:p w14:paraId="02472599" w14:textId="750A7CC2" w:rsidR="008B3B93" w:rsidRPr="00596A39" w:rsidRDefault="00C42D59" w:rsidP="008B3B93">
      <w:r w:rsidRPr="00130ECE">
        <w:rPr>
          <w:i/>
          <w:noProof/>
          <w:lang w:eastAsia="en-AU"/>
        </w:rPr>
        <w:drawing>
          <wp:anchor distT="0" distB="0" distL="114300" distR="114300" simplePos="0" relativeHeight="251675648" behindDoc="1" locked="0" layoutInCell="1" allowOverlap="1" wp14:anchorId="19CF7DBA" wp14:editId="5DE5F3FC">
            <wp:simplePos x="0" y="0"/>
            <wp:positionH relativeFrom="column">
              <wp:posOffset>438150</wp:posOffset>
            </wp:positionH>
            <wp:positionV relativeFrom="paragraph">
              <wp:posOffset>26035</wp:posOffset>
            </wp:positionV>
            <wp:extent cx="5751936" cy="4286250"/>
            <wp:effectExtent l="0" t="0" r="1270" b="0"/>
            <wp:wrapTight wrapText="bothSides">
              <wp:wrapPolygon edited="0">
                <wp:start x="0" y="0"/>
                <wp:lineTo x="0" y="21504"/>
                <wp:lineTo x="21533" y="21504"/>
                <wp:lineTo x="21533" y="0"/>
                <wp:lineTo x="0" y="0"/>
              </wp:wrapPolygon>
            </wp:wrapTight>
            <wp:docPr id="20" name="Picture 20" descr="C:\Users\30013500\Dropbox\WSU images for Building Resilience\Nepean Rowing Club 1961 (Penrith City Libr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30013500\Dropbox\WSU images for Building Resilience\Nepean Rowing Club 1961 (Penrith City Library).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1936" cy="4286250"/>
                    </a:xfrm>
                    <a:prstGeom prst="rect">
                      <a:avLst/>
                    </a:prstGeom>
                    <a:noFill/>
                    <a:ln>
                      <a:noFill/>
                    </a:ln>
                  </pic:spPr>
                </pic:pic>
              </a:graphicData>
            </a:graphic>
          </wp:anchor>
        </w:drawing>
      </w:r>
    </w:p>
    <w:p w14:paraId="7E7A21F0" w14:textId="7D5409AA" w:rsidR="008B3B93" w:rsidRPr="00596A39" w:rsidRDefault="008B3B93" w:rsidP="008B3B93">
      <w:pPr>
        <w:rPr>
          <w:i/>
        </w:rPr>
      </w:pPr>
    </w:p>
    <w:p w14:paraId="2E74FFB5" w14:textId="28911172" w:rsidR="008B3B93" w:rsidRPr="00596A39" w:rsidRDefault="008B3B93" w:rsidP="008B3B93">
      <w:pPr>
        <w:rPr>
          <w:i/>
        </w:rPr>
      </w:pPr>
    </w:p>
    <w:p w14:paraId="5982958C" w14:textId="1CB54298" w:rsidR="008B3B93" w:rsidRPr="00596A39" w:rsidRDefault="008B3B93" w:rsidP="008B3B93">
      <w:pPr>
        <w:rPr>
          <w:i/>
        </w:rPr>
      </w:pPr>
    </w:p>
    <w:p w14:paraId="01B0110D" w14:textId="1FD626D6" w:rsidR="008B3B93" w:rsidRDefault="008B3B93" w:rsidP="008B3B93">
      <w:pPr>
        <w:rPr>
          <w:i/>
        </w:rPr>
      </w:pPr>
    </w:p>
    <w:p w14:paraId="7F5108DD" w14:textId="694155B8" w:rsidR="005C22F6" w:rsidRPr="00596A39" w:rsidRDefault="005C22F6" w:rsidP="008B3B93">
      <w:pPr>
        <w:rPr>
          <w:i/>
        </w:rPr>
      </w:pPr>
    </w:p>
    <w:p w14:paraId="1670D0F0" w14:textId="4F522348" w:rsidR="00C42D59" w:rsidRDefault="00C42D59" w:rsidP="008B3B93">
      <w:pPr>
        <w:rPr>
          <w:b/>
          <w:color w:val="002060"/>
        </w:rPr>
      </w:pPr>
    </w:p>
    <w:p w14:paraId="70997059" w14:textId="6F64DCB3" w:rsidR="00C42D59" w:rsidRDefault="00C42D59" w:rsidP="008B3B93">
      <w:pPr>
        <w:rPr>
          <w:b/>
          <w:color w:val="002060"/>
        </w:rPr>
      </w:pPr>
    </w:p>
    <w:p w14:paraId="120866AD" w14:textId="3C4D37A5" w:rsidR="00C42D59" w:rsidRDefault="00C42D59" w:rsidP="008B3B93">
      <w:pPr>
        <w:rPr>
          <w:b/>
          <w:color w:val="002060"/>
        </w:rPr>
      </w:pPr>
    </w:p>
    <w:p w14:paraId="3464AB00" w14:textId="6DC3D133" w:rsidR="00C42D59" w:rsidRDefault="00C42D59" w:rsidP="008B3B93">
      <w:pPr>
        <w:rPr>
          <w:b/>
          <w:color w:val="002060"/>
        </w:rPr>
      </w:pPr>
    </w:p>
    <w:p w14:paraId="7BF4B33D" w14:textId="6B4AF2DD" w:rsidR="00C42D59" w:rsidRDefault="00C42D59" w:rsidP="008B3B93">
      <w:pPr>
        <w:rPr>
          <w:b/>
          <w:color w:val="002060"/>
        </w:rPr>
      </w:pPr>
    </w:p>
    <w:p w14:paraId="6FE7F213" w14:textId="4F703403" w:rsidR="00C42D59" w:rsidRDefault="00C42D59" w:rsidP="008B3B93">
      <w:pPr>
        <w:rPr>
          <w:b/>
          <w:color w:val="002060"/>
        </w:rPr>
      </w:pPr>
    </w:p>
    <w:p w14:paraId="2D9169B9" w14:textId="0BA478B9" w:rsidR="00C42D59" w:rsidRDefault="00C42D59" w:rsidP="008B3B93">
      <w:pPr>
        <w:rPr>
          <w:b/>
          <w:color w:val="002060"/>
        </w:rPr>
      </w:pPr>
    </w:p>
    <w:p w14:paraId="2D94370F" w14:textId="04642818" w:rsidR="00C42D59" w:rsidRDefault="0091211C" w:rsidP="008B3B93">
      <w:pPr>
        <w:rPr>
          <w:b/>
          <w:color w:val="002060"/>
        </w:rPr>
      </w:pPr>
      <w:r>
        <w:rPr>
          <w:i/>
          <w:noProof/>
          <w:lang w:eastAsia="en-AU"/>
        </w:rPr>
        <mc:AlternateContent>
          <mc:Choice Requires="wps">
            <w:drawing>
              <wp:anchor distT="0" distB="0" distL="114300" distR="114300" simplePos="0" relativeHeight="251671552" behindDoc="0" locked="0" layoutInCell="1" allowOverlap="1" wp14:anchorId="319F7D1A" wp14:editId="620B1915">
                <wp:simplePos x="0" y="0"/>
                <wp:positionH relativeFrom="column">
                  <wp:posOffset>-1028700</wp:posOffset>
                </wp:positionH>
                <wp:positionV relativeFrom="paragraph">
                  <wp:posOffset>233045</wp:posOffset>
                </wp:positionV>
                <wp:extent cx="5575300" cy="431800"/>
                <wp:effectExtent l="0" t="0" r="6350" b="6350"/>
                <wp:wrapNone/>
                <wp:docPr id="21" name="Text Box 21"/>
                <wp:cNvGraphicFramePr/>
                <a:graphic xmlns:a="http://schemas.openxmlformats.org/drawingml/2006/main">
                  <a:graphicData uri="http://schemas.microsoft.com/office/word/2010/wordprocessingShape">
                    <wps:wsp>
                      <wps:cNvSpPr txBox="1"/>
                      <wps:spPr>
                        <a:xfrm>
                          <a:off x="0" y="0"/>
                          <a:ext cx="5575300" cy="431800"/>
                        </a:xfrm>
                        <a:prstGeom prst="rect">
                          <a:avLst/>
                        </a:prstGeom>
                        <a:solidFill>
                          <a:schemeClr val="lt1"/>
                        </a:solidFill>
                        <a:ln w="6350">
                          <a:noFill/>
                        </a:ln>
                      </wps:spPr>
                      <wps:txbx>
                        <w:txbxContent>
                          <w:p w14:paraId="1EF4604D" w14:textId="3CDD8A30" w:rsidR="00130ECE" w:rsidRPr="0091211C" w:rsidRDefault="00130ECE" w:rsidP="00C42D59">
                            <w:pPr>
                              <w:jc w:val="center"/>
                              <w:rPr>
                                <w:i/>
                                <w:iCs/>
                              </w:rPr>
                            </w:pPr>
                            <w:r w:rsidRPr="0091211C">
                              <w:rPr>
                                <w:i/>
                                <w:iCs/>
                                <w:color w:val="1B2733"/>
                                <w:shd w:val="clear" w:color="auto" w:fill="FFFFFF"/>
                              </w:rPr>
                              <w:t>Nepean Rowing Club</w:t>
                            </w:r>
                            <w:r w:rsidR="0091211C" w:rsidRPr="0091211C">
                              <w:rPr>
                                <w:i/>
                                <w:iCs/>
                                <w:color w:val="1B2733"/>
                                <w:shd w:val="clear" w:color="auto" w:fill="FFFFFF"/>
                              </w:rPr>
                              <w:t>,</w:t>
                            </w:r>
                            <w:r w:rsidRPr="0091211C">
                              <w:rPr>
                                <w:i/>
                                <w:iCs/>
                                <w:color w:val="1B2733"/>
                                <w:shd w:val="clear" w:color="auto" w:fill="FFFFFF"/>
                              </w:rPr>
                              <w:t xml:space="preserve"> 1961</w:t>
                            </w:r>
                            <w:r w:rsidR="0091211C" w:rsidRPr="0091211C">
                              <w:rPr>
                                <w:i/>
                                <w:iCs/>
                                <w:color w:val="1B2733"/>
                                <w:shd w:val="clear" w:color="auto" w:fill="FFFFFF"/>
                              </w:rPr>
                              <w:t>;</w:t>
                            </w:r>
                            <w:r w:rsidRPr="0091211C">
                              <w:rPr>
                                <w:i/>
                                <w:iCs/>
                                <w:color w:val="1B2733"/>
                                <w:shd w:val="clear" w:color="auto" w:fill="FFFFFF"/>
                              </w:rPr>
                              <w:t xml:space="preserve"> Penrith City Library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9F7D1A" id="Text Box 21" o:spid="_x0000_s1029" type="#_x0000_t202" style="position:absolute;margin-left:-81pt;margin-top:18.35pt;width:439pt;height:34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" fillcolor="white [3201]" stroked="f" strokeweight=".5pt">
                <v:textbox>
                  <w:txbxContent>
                    <w:p w14:paraId="1EF4604D" w14:textId="3CDD8A30" w:rsidR="00130ECE" w:rsidRPr="0091211C" w:rsidRDefault="00130ECE" w:rsidP="00C42D59">
                      <w:pPr>
                        <w:jc w:val="center"/>
                        <w:rPr>
                          <w:i/>
                          <w:iCs/>
                        </w:rPr>
                      </w:pPr>
                      <w:r w:rsidRPr="0091211C">
                        <w:rPr>
                          <w:i/>
                          <w:iCs/>
                          <w:color w:val="1B2733"/>
                          <w:shd w:val="clear" w:color="auto" w:fill="FFFFFF"/>
                        </w:rPr>
                        <w:t>Nepean Rowing Club</w:t>
                      </w:r>
                      <w:r w:rsidR="0091211C" w:rsidRPr="0091211C">
                        <w:rPr>
                          <w:i/>
                          <w:iCs/>
                          <w:color w:val="1B2733"/>
                          <w:shd w:val="clear" w:color="auto" w:fill="FFFFFF"/>
                        </w:rPr>
                        <w:t>,</w:t>
                      </w:r>
                      <w:r w:rsidRPr="0091211C">
                        <w:rPr>
                          <w:i/>
                          <w:iCs/>
                          <w:color w:val="1B2733"/>
                          <w:shd w:val="clear" w:color="auto" w:fill="FFFFFF"/>
                        </w:rPr>
                        <w:t xml:space="preserve"> 1961</w:t>
                      </w:r>
                      <w:r w:rsidR="0091211C" w:rsidRPr="0091211C">
                        <w:rPr>
                          <w:i/>
                          <w:iCs/>
                          <w:color w:val="1B2733"/>
                          <w:shd w:val="clear" w:color="auto" w:fill="FFFFFF"/>
                        </w:rPr>
                        <w:t>;</w:t>
                      </w:r>
                      <w:r w:rsidRPr="0091211C">
                        <w:rPr>
                          <w:i/>
                          <w:iCs/>
                          <w:color w:val="1B2733"/>
                          <w:shd w:val="clear" w:color="auto" w:fill="FFFFFF"/>
                        </w:rPr>
                        <w:t xml:space="preserve"> Penrith City Library</w:t>
                      </w:r>
                    </w:p>
                  </w:txbxContent>
                </v:textbox>
              </v:shape>
            </w:pict>
          </mc:Fallback>
        </mc:AlternateContent>
      </w:r>
    </w:p>
    <w:p w14:paraId="1FB1915B" w14:textId="76145094" w:rsidR="00C42D59" w:rsidRDefault="00C42D59" w:rsidP="008B3B93">
      <w:pPr>
        <w:rPr>
          <w:b/>
          <w:color w:val="002060"/>
        </w:rPr>
      </w:pPr>
    </w:p>
    <w:p w14:paraId="3B84A641" w14:textId="6634DA97" w:rsidR="009F173D" w:rsidRDefault="009F173D" w:rsidP="008B3B93">
      <w:pPr>
        <w:rPr>
          <w:b/>
          <w:color w:val="002060"/>
        </w:rPr>
      </w:pPr>
    </w:p>
    <w:p w14:paraId="14B2AE6C" w14:textId="77777777" w:rsidR="00070F1F" w:rsidRDefault="00070F1F" w:rsidP="008B3B93">
      <w:pPr>
        <w:rPr>
          <w:b/>
          <w:color w:val="002060"/>
        </w:rPr>
      </w:pPr>
    </w:p>
    <w:p w14:paraId="5A8AD67E" w14:textId="05DBDFA2" w:rsidR="008B3B93" w:rsidRPr="00596A39" w:rsidRDefault="008B3B93" w:rsidP="008B3B93">
      <w:pPr>
        <w:rPr>
          <w:b/>
        </w:rPr>
      </w:pPr>
      <w:r w:rsidRPr="00596A39">
        <w:rPr>
          <w:b/>
          <w:color w:val="002060"/>
        </w:rPr>
        <w:lastRenderedPageBreak/>
        <w:t>Riley, 13, Pitt Town NSW</w:t>
      </w:r>
    </w:p>
    <w:p w14:paraId="35875F16" w14:textId="2BEB80F1" w:rsidR="00070F1F" w:rsidRDefault="008B3B93" w:rsidP="00070F1F">
      <w:r w:rsidRPr="00596A39">
        <w:t>At school this term I studied Geography. We’ve been looking at topographic maps of our local are</w:t>
      </w:r>
      <w:r w:rsidR="00CB023C">
        <w:t xml:space="preserve">a and </w:t>
      </w:r>
      <w:r w:rsidR="00511E99">
        <w:t>talking about</w:t>
      </w:r>
      <w:r w:rsidR="00CB023C">
        <w:t xml:space="preserve"> </w:t>
      </w:r>
      <w:r w:rsidRPr="00596A39">
        <w:t xml:space="preserve">flooding in the Hawkesbury-Nepean Valley. I remember that the teacher mentioned “flood islands,” and said that they were </w:t>
      </w:r>
      <w:proofErr w:type="gramStart"/>
      <w:r w:rsidRPr="00596A39">
        <w:t>really dangerous</w:t>
      </w:r>
      <w:proofErr w:type="gramEnd"/>
      <w:r w:rsidRPr="00596A39">
        <w:t>, as people fe</w:t>
      </w:r>
      <w:r w:rsidR="00350603">
        <w:t>e</w:t>
      </w:r>
      <w:r w:rsidRPr="00596A39">
        <w:t xml:space="preserve">l safe but then </w:t>
      </w:r>
      <w:r w:rsidR="00350603">
        <w:t xml:space="preserve">can </w:t>
      </w:r>
      <w:r w:rsidR="00511E99">
        <w:t>g</w:t>
      </w:r>
      <w:r w:rsidR="00350603">
        <w:t>e</w:t>
      </w:r>
      <w:r w:rsidR="00511E99">
        <w:t>t</w:t>
      </w:r>
      <w:r w:rsidRPr="00596A39">
        <w:t xml:space="preserve"> trapped </w:t>
      </w:r>
      <w:r w:rsidR="00511E99">
        <w:t>by</w:t>
      </w:r>
      <w:r w:rsidRPr="00596A39">
        <w:t xml:space="preserve"> the floodwater. </w:t>
      </w:r>
      <w:r w:rsidR="00511E99">
        <w:t>Sh</w:t>
      </w:r>
      <w:r w:rsidRPr="00596A39">
        <w:t xml:space="preserve">e </w:t>
      </w:r>
      <w:r w:rsidR="00511E99">
        <w:t>even said</w:t>
      </w:r>
      <w:r w:rsidRPr="00596A39">
        <w:t xml:space="preserve"> that it gets so serious that boats can’t </w:t>
      </w:r>
      <w:r w:rsidR="00350603">
        <w:t>help</w:t>
      </w:r>
      <w:r w:rsidRPr="00596A39">
        <w:t xml:space="preserve">, </w:t>
      </w:r>
      <w:r w:rsidR="00511E99">
        <w:t>because the water gets too rough.</w:t>
      </w:r>
      <w:r w:rsidRPr="00596A39">
        <w:t xml:space="preserve"> </w:t>
      </w:r>
      <w:r w:rsidR="00070F1F">
        <w:t>The weather people reckon that this week</w:t>
      </w:r>
      <w:r w:rsidR="00070F1F" w:rsidRPr="00596A39">
        <w:t xml:space="preserve"> we will ha</w:t>
      </w:r>
      <w:r w:rsidR="00070F1F">
        <w:t>ve heaps of heavy rain as the East Coast L</w:t>
      </w:r>
      <w:r w:rsidR="00070F1F" w:rsidRPr="00596A39">
        <w:t>ow punishes the coast.</w:t>
      </w:r>
    </w:p>
    <w:p w14:paraId="109A4115" w14:textId="31C7F9AC" w:rsidR="008B3B93" w:rsidRPr="00596A39" w:rsidRDefault="008B3B93" w:rsidP="008B3B93">
      <w:r w:rsidRPr="00596A39">
        <w:t xml:space="preserve">My grandmother lives </w:t>
      </w:r>
      <w:r w:rsidR="00B67707">
        <w:t xml:space="preserve">near us </w:t>
      </w:r>
      <w:r w:rsidRPr="00596A39">
        <w:t>in Pitt Town. She</w:t>
      </w:r>
      <w:r w:rsidR="00511E99">
        <w:t>’</w:t>
      </w:r>
      <w:r w:rsidRPr="00596A39">
        <w:t xml:space="preserve">s deaf. She can’t hear the radio or warnings, and </w:t>
      </w:r>
      <w:r w:rsidR="00511E99">
        <w:t xml:space="preserve">she </w:t>
      </w:r>
      <w:r w:rsidRPr="00596A39">
        <w:t xml:space="preserve">really struggles to use a mobile phone. </w:t>
      </w:r>
      <w:r w:rsidR="00511E99">
        <w:t xml:space="preserve">I’m </w:t>
      </w:r>
      <w:proofErr w:type="gramStart"/>
      <w:r w:rsidR="00511E99">
        <w:t>pretty</w:t>
      </w:r>
      <w:r w:rsidRPr="00596A39">
        <w:t xml:space="preserve"> worried</w:t>
      </w:r>
      <w:proofErr w:type="gramEnd"/>
      <w:r w:rsidRPr="00596A39">
        <w:t xml:space="preserve"> about my grandmother, </w:t>
      </w:r>
      <w:r w:rsidR="00CB023C">
        <w:t xml:space="preserve">and my family. The idea of Pitt Town becoming a </w:t>
      </w:r>
      <w:r w:rsidRPr="00596A39">
        <w:t xml:space="preserve">flood island </w:t>
      </w:r>
      <w:r w:rsidR="00CB023C">
        <w:t xml:space="preserve">is really scary and so </w:t>
      </w:r>
      <w:r w:rsidR="00070F1F">
        <w:t xml:space="preserve">my </w:t>
      </w:r>
      <w:proofErr w:type="gramStart"/>
      <w:r w:rsidR="00070F1F">
        <w:t>family’s</w:t>
      </w:r>
      <w:proofErr w:type="gramEnd"/>
      <w:r w:rsidR="00CB023C">
        <w:t xml:space="preserve"> decided that if we receive a flood warning we are going to evacuate early and head east towards Sydney</w:t>
      </w:r>
      <w:r w:rsidRPr="00596A39">
        <w:t xml:space="preserve">. We’ll also have all my grandmother’s </w:t>
      </w:r>
      <w:r w:rsidR="00070F1F">
        <w:t>pills and stuff</w:t>
      </w:r>
      <w:r w:rsidRPr="00596A39">
        <w:t xml:space="preserve"> so she will be well looked after. </w:t>
      </w:r>
    </w:p>
    <w:p w14:paraId="3533CF32" w14:textId="21DC6F08" w:rsidR="008B3B93" w:rsidRPr="00596A39" w:rsidRDefault="008B3B93" w:rsidP="008B3B93">
      <w:r w:rsidRPr="00596A39">
        <w:t xml:space="preserve">If we do have to </w:t>
      </w:r>
      <w:r w:rsidR="00CB023C">
        <w:t xml:space="preserve">leave, my relatives live in Homebush </w:t>
      </w:r>
      <w:r w:rsidRPr="00596A39">
        <w:t xml:space="preserve">and they have agreed to help us. We are very lucky to have such a supportive family. It’s part of our culture; we all look after each other. </w:t>
      </w:r>
    </w:p>
    <w:p w14:paraId="1FA082B0" w14:textId="47804D88" w:rsidR="008B3B93" w:rsidRPr="00596A39" w:rsidRDefault="00DE734D" w:rsidP="008B3B93">
      <w:r>
        <w:rPr>
          <w:noProof/>
          <w:lang w:eastAsia="en-AU"/>
        </w:rPr>
        <mc:AlternateContent>
          <mc:Choice Requires="wps">
            <w:drawing>
              <wp:anchor distT="0" distB="0" distL="114300" distR="114300" simplePos="0" relativeHeight="251678720" behindDoc="0" locked="0" layoutInCell="1" allowOverlap="1" wp14:anchorId="202B318D" wp14:editId="5D3D1913">
                <wp:simplePos x="0" y="0"/>
                <wp:positionH relativeFrom="column">
                  <wp:posOffset>-85725</wp:posOffset>
                </wp:positionH>
                <wp:positionV relativeFrom="paragraph">
                  <wp:posOffset>5077460</wp:posOffset>
                </wp:positionV>
                <wp:extent cx="3867150" cy="336550"/>
                <wp:effectExtent l="0" t="0" r="0" b="6350"/>
                <wp:wrapNone/>
                <wp:docPr id="28" name="Text Box 28"/>
                <wp:cNvGraphicFramePr/>
                <a:graphic xmlns:a="http://schemas.openxmlformats.org/drawingml/2006/main">
                  <a:graphicData uri="http://schemas.microsoft.com/office/word/2010/wordprocessingShape">
                    <wps:wsp>
                      <wps:cNvSpPr txBox="1"/>
                      <wps:spPr>
                        <a:xfrm>
                          <a:off x="0" y="0"/>
                          <a:ext cx="3867150" cy="336550"/>
                        </a:xfrm>
                        <a:prstGeom prst="rect">
                          <a:avLst/>
                        </a:prstGeom>
                        <a:solidFill>
                          <a:schemeClr val="lt1"/>
                        </a:solidFill>
                        <a:ln w="6350">
                          <a:noFill/>
                        </a:ln>
                      </wps:spPr>
                      <wps:txbx>
                        <w:txbxContent>
                          <w:p w14:paraId="2C692D67" w14:textId="38018B77" w:rsidR="00DE734D" w:rsidRPr="0091211C" w:rsidRDefault="00DE734D" w:rsidP="00DE734D">
                            <w:pPr>
                              <w:pStyle w:val="Heading1"/>
                              <w:shd w:val="clear" w:color="auto" w:fill="FFFFFF"/>
                              <w:spacing w:after="0"/>
                              <w:rPr>
                                <w:b w:val="0"/>
                                <w:i/>
                                <w:iCs/>
                                <w:color w:val="1B2733"/>
                                <w:sz w:val="20"/>
                                <w:lang w:eastAsia="en-AU"/>
                              </w:rPr>
                            </w:pPr>
                            <w:r w:rsidRPr="0091211C">
                              <w:rPr>
                                <w:b w:val="0"/>
                                <w:bCs/>
                                <w:i/>
                                <w:iCs/>
                                <w:color w:val="1B2733"/>
                                <w:sz w:val="20"/>
                              </w:rPr>
                              <w:t>Hawkesbury River in Windsor</w:t>
                            </w:r>
                            <w:r w:rsidR="0091211C">
                              <w:rPr>
                                <w:b w:val="0"/>
                                <w:bCs/>
                                <w:i/>
                                <w:iCs/>
                                <w:color w:val="1B2733"/>
                                <w:sz w:val="20"/>
                              </w:rPr>
                              <w:t>,</w:t>
                            </w:r>
                            <w:r w:rsidRPr="0091211C">
                              <w:rPr>
                                <w:b w:val="0"/>
                                <w:bCs/>
                                <w:i/>
                                <w:iCs/>
                                <w:color w:val="1B2733"/>
                                <w:sz w:val="20"/>
                              </w:rPr>
                              <w:t xml:space="preserve"> 1988</w:t>
                            </w:r>
                            <w:r w:rsidR="0091211C">
                              <w:rPr>
                                <w:b w:val="0"/>
                                <w:bCs/>
                                <w:i/>
                                <w:iCs/>
                                <w:color w:val="1B2733"/>
                                <w:sz w:val="20"/>
                              </w:rPr>
                              <w:t>;</w:t>
                            </w:r>
                            <w:r w:rsidRPr="0091211C">
                              <w:rPr>
                                <w:b w:val="0"/>
                                <w:bCs/>
                                <w:i/>
                                <w:iCs/>
                                <w:color w:val="1B2733"/>
                                <w:sz w:val="20"/>
                              </w:rPr>
                              <w:t xml:space="preserve"> Royal Australian Air Force</w:t>
                            </w:r>
                          </w:p>
                          <w:p w14:paraId="332A2EB3" w14:textId="59FF814A" w:rsidR="00DE734D" w:rsidRDefault="00DE734D" w:rsidP="00DE734D">
                            <w:r>
                              <w:rPr>
                                <w:color w:val="637282"/>
                                <w:sz w:val="18"/>
                                <w:szCs w:val="18"/>
                                <w:shd w:val="clear" w:color="auto" w:fill="FFFFFF"/>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2B318D" id="Text Box 28" o:spid="_x0000_s1030" type="#_x0000_t202" style="position:absolute;margin-left:-6.75pt;margin-top:399.8pt;width:304.5pt;height:26.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" fillcolor="white [3201]" stroked="f" strokeweight=".5pt">
                <v:textbox>
                  <w:txbxContent>
                    <w:p w14:paraId="2C692D67" w14:textId="38018B77" w:rsidR="00DE734D" w:rsidRPr="0091211C" w:rsidRDefault="00DE734D" w:rsidP="00DE734D">
                      <w:pPr>
                        <w:pStyle w:val="Heading1"/>
                        <w:shd w:val="clear" w:color="auto" w:fill="FFFFFF"/>
                        <w:spacing w:after="0"/>
                        <w:rPr>
                          <w:b w:val="0"/>
                          <w:i/>
                          <w:iCs/>
                          <w:color w:val="1B2733"/>
                          <w:sz w:val="20"/>
                          <w:lang w:eastAsia="en-AU"/>
                        </w:rPr>
                      </w:pPr>
                      <w:r w:rsidRPr="0091211C">
                        <w:rPr>
                          <w:b w:val="0"/>
                          <w:bCs/>
                          <w:i/>
                          <w:iCs/>
                          <w:color w:val="1B2733"/>
                          <w:sz w:val="20"/>
                        </w:rPr>
                        <w:t>Hawkesbury River in Windsor</w:t>
                      </w:r>
                      <w:r w:rsidR="0091211C">
                        <w:rPr>
                          <w:b w:val="0"/>
                          <w:bCs/>
                          <w:i/>
                          <w:iCs/>
                          <w:color w:val="1B2733"/>
                          <w:sz w:val="20"/>
                        </w:rPr>
                        <w:t>,</w:t>
                      </w:r>
                      <w:r w:rsidRPr="0091211C">
                        <w:rPr>
                          <w:b w:val="0"/>
                          <w:bCs/>
                          <w:i/>
                          <w:iCs/>
                          <w:color w:val="1B2733"/>
                          <w:sz w:val="20"/>
                        </w:rPr>
                        <w:t xml:space="preserve"> 1988</w:t>
                      </w:r>
                      <w:r w:rsidR="0091211C">
                        <w:rPr>
                          <w:b w:val="0"/>
                          <w:bCs/>
                          <w:i/>
                          <w:iCs/>
                          <w:color w:val="1B2733"/>
                          <w:sz w:val="20"/>
                        </w:rPr>
                        <w:t>;</w:t>
                      </w:r>
                      <w:r w:rsidRPr="0091211C">
                        <w:rPr>
                          <w:b w:val="0"/>
                          <w:bCs/>
                          <w:i/>
                          <w:iCs/>
                          <w:color w:val="1B2733"/>
                          <w:sz w:val="20"/>
                        </w:rPr>
                        <w:t xml:space="preserve"> Royal Australian Air Force</w:t>
                      </w:r>
                    </w:p>
                    <w:p w14:paraId="332A2EB3" w14:textId="59FF814A" w:rsidR="00DE734D" w:rsidRDefault="00DE734D" w:rsidP="00DE734D">
                      <w:r>
                        <w:rPr>
                          <w:color w:val="637282"/>
                          <w:sz w:val="18"/>
                          <w:szCs w:val="18"/>
                          <w:shd w:val="clear" w:color="auto" w:fill="FFFFFF"/>
                        </w:rPr>
                        <w:br/>
                      </w:r>
                    </w:p>
                  </w:txbxContent>
                </v:textbox>
              </v:shape>
            </w:pict>
          </mc:Fallback>
        </mc:AlternateContent>
      </w:r>
      <w:r w:rsidR="00C42D59" w:rsidRPr="00C42D59">
        <w:rPr>
          <w:noProof/>
          <w:lang w:eastAsia="en-AU"/>
        </w:rPr>
        <w:drawing>
          <wp:inline distT="0" distB="0" distL="0" distR="0" wp14:anchorId="54E8BA74" wp14:editId="787E3C46">
            <wp:extent cx="6393373" cy="5162661"/>
            <wp:effectExtent l="0" t="0" r="0" b="0"/>
            <wp:docPr id="26" name="Picture 26" descr="C:\Users\30013500\Dropbox\wsu images for building resilience\Hawkesbury River in Windsor 1988 (Royal Australian Air For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30013500\Dropbox\wsu images for building resilience\Hawkesbury River in Windsor 1988 (Royal Australian Air Forc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955" cy="5113874"/>
                    </a:xfrm>
                    <a:prstGeom prst="rect">
                      <a:avLst/>
                    </a:prstGeom>
                    <a:noFill/>
                    <a:ln>
                      <a:noFill/>
                    </a:ln>
                  </pic:spPr>
                </pic:pic>
              </a:graphicData>
            </a:graphic>
          </wp:inline>
        </w:drawing>
      </w:r>
    </w:p>
    <w:p w14:paraId="1BB883CC" w14:textId="7F376427" w:rsidR="008B3B93" w:rsidRDefault="008B3B93" w:rsidP="008B3B93"/>
    <w:p w14:paraId="162A7EFB" w14:textId="77777777" w:rsidR="009F173D" w:rsidRDefault="009F173D" w:rsidP="008B3B93">
      <w:pPr>
        <w:rPr>
          <w:b/>
          <w:color w:val="002060"/>
        </w:rPr>
      </w:pPr>
    </w:p>
    <w:p w14:paraId="10A4F444" w14:textId="34E37C76" w:rsidR="008B3B93" w:rsidRPr="00BF162F" w:rsidRDefault="00B41174" w:rsidP="008B3B93">
      <w:pPr>
        <w:rPr>
          <w:b/>
        </w:rPr>
      </w:pPr>
      <w:r>
        <w:rPr>
          <w:b/>
          <w:color w:val="002060"/>
        </w:rPr>
        <w:lastRenderedPageBreak/>
        <w:t>Arthur</w:t>
      </w:r>
      <w:r w:rsidR="008B3B93" w:rsidRPr="00BF162F">
        <w:rPr>
          <w:b/>
          <w:color w:val="002060"/>
        </w:rPr>
        <w:t>, 15, Bligh Park NSW</w:t>
      </w:r>
    </w:p>
    <w:p w14:paraId="7FA76D7E" w14:textId="77777777" w:rsidR="00070F1F" w:rsidRDefault="00B41174" w:rsidP="008B3B93">
      <w:r>
        <w:t>I’m don’t really think</w:t>
      </w:r>
      <w:r w:rsidR="008B3B93" w:rsidRPr="00596A39">
        <w:t xml:space="preserve"> </w:t>
      </w:r>
      <w:r>
        <w:t xml:space="preserve">about flooding a whole lot, even though my teacher has told us that we live and go to school on a floodplain. I get that it is </w:t>
      </w:r>
      <w:proofErr w:type="gramStart"/>
      <w:r>
        <w:t>really flat</w:t>
      </w:r>
      <w:proofErr w:type="gramEnd"/>
      <w:r>
        <w:t xml:space="preserve"> around here and everyone has a really nice house, no troubles, real quiet with some good mates and cousins close by</w:t>
      </w:r>
      <w:r w:rsidR="008B3B93" w:rsidRPr="00596A39">
        <w:t>. We live</w:t>
      </w:r>
      <w:r w:rsidR="00CB023C">
        <w:t xml:space="preserve"> in</w:t>
      </w:r>
      <w:r>
        <w:t xml:space="preserve"> Bligh Park</w:t>
      </w:r>
      <w:r w:rsidR="00CA0B48">
        <w:t xml:space="preserve"> near Windsor</w:t>
      </w:r>
      <w:r>
        <w:t xml:space="preserve">, which I think is awesome. </w:t>
      </w:r>
      <w:r w:rsidR="008B3B93" w:rsidRPr="00596A39">
        <w:t>We have a two</w:t>
      </w:r>
      <w:r w:rsidR="00070F1F">
        <w:t>-</w:t>
      </w:r>
      <w:r w:rsidR="008B3B93" w:rsidRPr="00596A39">
        <w:t xml:space="preserve"> storey</w:t>
      </w:r>
      <w:r>
        <w:t xml:space="preserve"> house, a generator and nice speedboat for fishing trips on the river. </w:t>
      </w:r>
      <w:r w:rsidR="008B3B93" w:rsidRPr="00596A39">
        <w:t xml:space="preserve">My cousins live a few houses away, and they are plumbers and electricians, so we are </w:t>
      </w:r>
      <w:proofErr w:type="gramStart"/>
      <w:r w:rsidR="00070F1F">
        <w:t>pretty</w:t>
      </w:r>
      <w:r w:rsidR="008B3B93" w:rsidRPr="00596A39">
        <w:t xml:space="preserve"> </w:t>
      </w:r>
      <w:r w:rsidR="00070F1F">
        <w:t>right</w:t>
      </w:r>
      <w:proofErr w:type="gramEnd"/>
      <w:r w:rsidR="008B3B93" w:rsidRPr="00596A39">
        <w:t>. We migrated here, le</w:t>
      </w:r>
      <w:r>
        <w:t>aving behind a country that was crazy with violence</w:t>
      </w:r>
      <w:r w:rsidR="008B3B93" w:rsidRPr="00596A39">
        <w:t xml:space="preserve">. We have never seen it flood here either, none of us have. </w:t>
      </w:r>
    </w:p>
    <w:p w14:paraId="3EF53219" w14:textId="5E569104" w:rsidR="008B3B93" w:rsidRPr="00596A39" w:rsidRDefault="00070F1F" w:rsidP="008B3B93">
      <w:r>
        <w:t>M</w:t>
      </w:r>
      <w:r w:rsidR="00B41174">
        <w:t xml:space="preserve">y teacher Ms Payne says we need to be prepared and if heavy rain comes, we need to evacuate and leave </w:t>
      </w:r>
      <w:r w:rsidR="00350603">
        <w:t>when they tell us</w:t>
      </w:r>
      <w:r w:rsidR="00B41174">
        <w:t xml:space="preserve">, and that no generator or speedboat is going save us. Teachers do get a little hyper when it comes to risk and following instructions. </w:t>
      </w:r>
      <w:r>
        <w:t>But</w:t>
      </w:r>
      <w:r w:rsidR="00B41174">
        <w:t xml:space="preserve"> she seems to know heaps about Geography so I have told my dad we should </w:t>
      </w:r>
      <w:r>
        <w:t>maybe</w:t>
      </w:r>
      <w:r w:rsidR="00B41174">
        <w:t xml:space="preserve"> listen to the ABC, check the NSW SES site and </w:t>
      </w:r>
      <w:r>
        <w:t>decide</w:t>
      </w:r>
      <w:r w:rsidR="00B41174">
        <w:t xml:space="preserve"> what to take with us if something </w:t>
      </w:r>
      <w:proofErr w:type="gramStart"/>
      <w:r>
        <w:t>really bad</w:t>
      </w:r>
      <w:proofErr w:type="gramEnd"/>
      <w:r w:rsidR="00B41174">
        <w:t xml:space="preserve"> happens. </w:t>
      </w:r>
    </w:p>
    <w:p w14:paraId="27F697C3" w14:textId="0E9490DE" w:rsidR="008B3B93" w:rsidRDefault="008B3B93" w:rsidP="008B3B93">
      <w:r w:rsidRPr="00596A39">
        <w:t>We</w:t>
      </w:r>
      <w:r w:rsidR="00BF1D4A">
        <w:t>’</w:t>
      </w:r>
      <w:r w:rsidRPr="00596A39">
        <w:t>re prepar</w:t>
      </w:r>
      <w:r w:rsidR="00B41174">
        <w:t xml:space="preserve">ed, anyway. I have all </w:t>
      </w:r>
      <w:r w:rsidR="00CF2134">
        <w:t>my</w:t>
      </w:r>
      <w:r w:rsidR="00B41174">
        <w:t xml:space="preserve"> family</w:t>
      </w:r>
      <w:r w:rsidR="00070F1F">
        <w:t>’s</w:t>
      </w:r>
      <w:r w:rsidR="00B41174">
        <w:t xml:space="preserve"> </w:t>
      </w:r>
      <w:r w:rsidRPr="00596A39">
        <w:t>numbers saved into my phone so that I can call</w:t>
      </w:r>
      <w:r w:rsidR="00B41174">
        <w:t xml:space="preserve"> them if I need to</w:t>
      </w:r>
      <w:r w:rsidRPr="00596A39">
        <w:t xml:space="preserve">. </w:t>
      </w:r>
      <w:r w:rsidR="00070F1F">
        <w:t>We</w:t>
      </w:r>
      <w:r w:rsidRPr="00596A39">
        <w:t xml:space="preserve">’ve </w:t>
      </w:r>
      <w:r w:rsidR="00070F1F">
        <w:t>decided</w:t>
      </w:r>
      <w:r w:rsidRPr="00596A39">
        <w:t xml:space="preserve"> that if it does start to flood, </w:t>
      </w:r>
      <w:r w:rsidR="00070F1F">
        <w:t>we’ll</w:t>
      </w:r>
      <w:r w:rsidRPr="00596A39">
        <w:t xml:space="preserve"> evacuate </w:t>
      </w:r>
      <w:r w:rsidR="00B41174">
        <w:t>and get my grandparents’ who live in</w:t>
      </w:r>
      <w:r w:rsidRPr="00596A39">
        <w:t xml:space="preserve"> McGraths Hill</w:t>
      </w:r>
      <w:r w:rsidR="00B41174">
        <w:t xml:space="preserve"> to come with us</w:t>
      </w:r>
      <w:r w:rsidRPr="00596A39">
        <w:t>. They don’t speak English and we don’t want anything to happen to them if there was an emergency. We also don’t want to get caught in the traffic heading out</w:t>
      </w:r>
      <w:r w:rsidR="00B41174">
        <w:t xml:space="preserve"> along the evacuation routes so </w:t>
      </w:r>
      <w:r w:rsidR="0005417A">
        <w:t>D</w:t>
      </w:r>
      <w:r w:rsidR="00B41174">
        <w:t>ad says he will listen and get us on the road out real early.</w:t>
      </w:r>
    </w:p>
    <w:p w14:paraId="3F453A46" w14:textId="708ED96E" w:rsidR="009F173D" w:rsidRDefault="009F173D" w:rsidP="008B3B93">
      <w:r w:rsidRPr="00C42D59">
        <w:rPr>
          <w:b/>
          <w:noProof/>
          <w:color w:val="002060"/>
          <w:lang w:eastAsia="en-AU"/>
        </w:rPr>
        <w:drawing>
          <wp:anchor distT="0" distB="0" distL="114300" distR="114300" simplePos="0" relativeHeight="251681792" behindDoc="0" locked="0" layoutInCell="1" allowOverlap="1" wp14:anchorId="71EF3391" wp14:editId="4A5BF93E">
            <wp:simplePos x="0" y="0"/>
            <wp:positionH relativeFrom="column">
              <wp:posOffset>0</wp:posOffset>
            </wp:positionH>
            <wp:positionV relativeFrom="paragraph">
              <wp:posOffset>228600</wp:posOffset>
            </wp:positionV>
            <wp:extent cx="6362700" cy="4533900"/>
            <wp:effectExtent l="0" t="0" r="0" b="0"/>
            <wp:wrapTopAndBottom/>
            <wp:docPr id="22" name="Picture 22" descr="C:\Users\30013500\Dropbox\wsu images for building resilience\Hawkesbury River at Windsor June 19 1964 (Fairfax Me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30013500\Dropbox\wsu images for building resilience\Hawkesbury River at Windsor June 19 1964 (Fairfax Medi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62700" cy="4533900"/>
                    </a:xfrm>
                    <a:prstGeom prst="rect">
                      <a:avLst/>
                    </a:prstGeom>
                    <a:noFill/>
                    <a:ln>
                      <a:noFill/>
                    </a:ln>
                  </pic:spPr>
                </pic:pic>
              </a:graphicData>
            </a:graphic>
          </wp:anchor>
        </w:drawing>
      </w:r>
    </w:p>
    <w:p w14:paraId="09E38F4E" w14:textId="6C81A2DD" w:rsidR="009F173D" w:rsidRPr="00596A39" w:rsidRDefault="009F173D" w:rsidP="008B3B93">
      <w:r>
        <w:rPr>
          <w:noProof/>
          <w:lang w:eastAsia="en-AU"/>
        </w:rPr>
        <mc:AlternateContent>
          <mc:Choice Requires="wps">
            <w:drawing>
              <wp:anchor distT="0" distB="0" distL="114300" distR="114300" simplePos="0" relativeHeight="251684864" behindDoc="0" locked="0" layoutInCell="1" allowOverlap="1" wp14:anchorId="4451D6B2" wp14:editId="1F618978">
                <wp:simplePos x="0" y="0"/>
                <wp:positionH relativeFrom="margin">
                  <wp:posOffset>-142875</wp:posOffset>
                </wp:positionH>
                <wp:positionV relativeFrom="paragraph">
                  <wp:posOffset>4463415</wp:posOffset>
                </wp:positionV>
                <wp:extent cx="3648075" cy="333375"/>
                <wp:effectExtent l="0" t="0" r="9525" b="9525"/>
                <wp:wrapNone/>
                <wp:docPr id="33" name="Text Box 33"/>
                <wp:cNvGraphicFramePr/>
                <a:graphic xmlns:a="http://schemas.openxmlformats.org/drawingml/2006/main">
                  <a:graphicData uri="http://schemas.microsoft.com/office/word/2010/wordprocessingShape">
                    <wps:wsp>
                      <wps:cNvSpPr txBox="1"/>
                      <wps:spPr>
                        <a:xfrm>
                          <a:off x="0" y="0"/>
                          <a:ext cx="3648075" cy="333375"/>
                        </a:xfrm>
                        <a:prstGeom prst="rect">
                          <a:avLst/>
                        </a:prstGeom>
                        <a:solidFill>
                          <a:schemeClr val="lt1"/>
                        </a:solidFill>
                        <a:ln w="6350">
                          <a:noFill/>
                        </a:ln>
                      </wps:spPr>
                      <wps:txbx>
                        <w:txbxContent>
                          <w:p w14:paraId="36895265" w14:textId="40F99776" w:rsidR="009F173D" w:rsidRPr="0091211C" w:rsidRDefault="009F173D" w:rsidP="009F173D">
                            <w:pPr>
                              <w:pStyle w:val="Heading1"/>
                              <w:shd w:val="clear" w:color="auto" w:fill="FFFFFF"/>
                              <w:spacing w:after="0"/>
                              <w:rPr>
                                <w:b w:val="0"/>
                                <w:i/>
                                <w:iCs/>
                                <w:color w:val="1B2733"/>
                                <w:sz w:val="21"/>
                                <w:szCs w:val="21"/>
                                <w:lang w:eastAsia="en-AU"/>
                              </w:rPr>
                            </w:pPr>
                            <w:r w:rsidRPr="0091211C">
                              <w:rPr>
                                <w:b w:val="0"/>
                                <w:bCs/>
                                <w:i/>
                                <w:iCs/>
                                <w:color w:val="1B2733"/>
                                <w:sz w:val="21"/>
                                <w:szCs w:val="21"/>
                              </w:rPr>
                              <w:t>Hawkesbury River at Windsor</w:t>
                            </w:r>
                            <w:r w:rsidR="0091211C" w:rsidRPr="0091211C">
                              <w:rPr>
                                <w:b w:val="0"/>
                                <w:bCs/>
                                <w:i/>
                                <w:iCs/>
                                <w:color w:val="1B2733"/>
                                <w:sz w:val="21"/>
                                <w:szCs w:val="21"/>
                              </w:rPr>
                              <w:t xml:space="preserve">, June </w:t>
                            </w:r>
                            <w:r w:rsidRPr="0091211C">
                              <w:rPr>
                                <w:b w:val="0"/>
                                <w:bCs/>
                                <w:i/>
                                <w:iCs/>
                                <w:color w:val="1B2733"/>
                                <w:sz w:val="21"/>
                                <w:szCs w:val="21"/>
                              </w:rPr>
                              <w:t>1964</w:t>
                            </w:r>
                            <w:r w:rsidR="0091211C" w:rsidRPr="0091211C">
                              <w:rPr>
                                <w:b w:val="0"/>
                                <w:bCs/>
                                <w:i/>
                                <w:iCs/>
                                <w:color w:val="1B2733"/>
                                <w:sz w:val="21"/>
                                <w:szCs w:val="21"/>
                              </w:rPr>
                              <w:t>;</w:t>
                            </w:r>
                            <w:r w:rsidRPr="0091211C">
                              <w:rPr>
                                <w:b w:val="0"/>
                                <w:bCs/>
                                <w:i/>
                                <w:iCs/>
                                <w:color w:val="1B2733"/>
                                <w:sz w:val="21"/>
                                <w:szCs w:val="21"/>
                              </w:rPr>
                              <w:t xml:space="preserve"> Fairfax Media</w:t>
                            </w:r>
                          </w:p>
                          <w:p w14:paraId="6588EDEC" w14:textId="4D2AB226" w:rsidR="009F173D" w:rsidRDefault="009F173D" w:rsidP="009F173D">
                            <w:r>
                              <w:rPr>
                                <w:color w:val="637282"/>
                                <w:sz w:val="18"/>
                                <w:szCs w:val="18"/>
                                <w:shd w:val="clear" w:color="auto" w:fill="FFFFFF"/>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1D6B2" id="Text Box 33" o:spid="_x0000_s1031" type="#_x0000_t202" style="position:absolute;margin-left:-11.25pt;margin-top:351.45pt;width:287.25pt;height:26.2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" fillcolor="white [3201]" stroked="f" strokeweight=".5pt">
                <v:textbox>
                  <w:txbxContent>
                    <w:p w14:paraId="36895265" w14:textId="40F99776" w:rsidR="009F173D" w:rsidRPr="0091211C" w:rsidRDefault="009F173D" w:rsidP="009F173D">
                      <w:pPr>
                        <w:pStyle w:val="Heading1"/>
                        <w:shd w:val="clear" w:color="auto" w:fill="FFFFFF"/>
                        <w:spacing w:after="0"/>
                        <w:rPr>
                          <w:b w:val="0"/>
                          <w:i/>
                          <w:iCs/>
                          <w:color w:val="1B2733"/>
                          <w:sz w:val="21"/>
                          <w:szCs w:val="21"/>
                          <w:lang w:eastAsia="en-AU"/>
                        </w:rPr>
                      </w:pPr>
                      <w:r w:rsidRPr="0091211C">
                        <w:rPr>
                          <w:b w:val="0"/>
                          <w:bCs/>
                          <w:i/>
                          <w:iCs/>
                          <w:color w:val="1B2733"/>
                          <w:sz w:val="21"/>
                          <w:szCs w:val="21"/>
                        </w:rPr>
                        <w:t>Hawkesbury River at Windsor</w:t>
                      </w:r>
                      <w:r w:rsidR="0091211C" w:rsidRPr="0091211C">
                        <w:rPr>
                          <w:b w:val="0"/>
                          <w:bCs/>
                          <w:i/>
                          <w:iCs/>
                          <w:color w:val="1B2733"/>
                          <w:sz w:val="21"/>
                          <w:szCs w:val="21"/>
                        </w:rPr>
                        <w:t xml:space="preserve">, June </w:t>
                      </w:r>
                      <w:r w:rsidRPr="0091211C">
                        <w:rPr>
                          <w:b w:val="0"/>
                          <w:bCs/>
                          <w:i/>
                          <w:iCs/>
                          <w:color w:val="1B2733"/>
                          <w:sz w:val="21"/>
                          <w:szCs w:val="21"/>
                        </w:rPr>
                        <w:t>1964</w:t>
                      </w:r>
                      <w:r w:rsidR="0091211C" w:rsidRPr="0091211C">
                        <w:rPr>
                          <w:b w:val="0"/>
                          <w:bCs/>
                          <w:i/>
                          <w:iCs/>
                          <w:color w:val="1B2733"/>
                          <w:sz w:val="21"/>
                          <w:szCs w:val="21"/>
                        </w:rPr>
                        <w:t>;</w:t>
                      </w:r>
                      <w:r w:rsidRPr="0091211C">
                        <w:rPr>
                          <w:b w:val="0"/>
                          <w:bCs/>
                          <w:i/>
                          <w:iCs/>
                          <w:color w:val="1B2733"/>
                          <w:sz w:val="21"/>
                          <w:szCs w:val="21"/>
                        </w:rPr>
                        <w:t xml:space="preserve"> Fairfax Media</w:t>
                      </w:r>
                    </w:p>
                    <w:p w14:paraId="6588EDEC" w14:textId="4D2AB226" w:rsidR="009F173D" w:rsidRDefault="009F173D" w:rsidP="009F173D">
                      <w:r>
                        <w:rPr>
                          <w:color w:val="637282"/>
                          <w:sz w:val="18"/>
                          <w:szCs w:val="18"/>
                          <w:shd w:val="clear" w:color="auto" w:fill="FFFFFF"/>
                        </w:rPr>
                        <w:br/>
                      </w:r>
                    </w:p>
                  </w:txbxContent>
                </v:textbox>
                <w10:wrap anchorx="margin"/>
              </v:shape>
            </w:pict>
          </mc:Fallback>
        </mc:AlternateContent>
      </w:r>
    </w:p>
    <w:p w14:paraId="47D9F2CD" w14:textId="77777777" w:rsidR="00070F1F" w:rsidRDefault="00070F1F" w:rsidP="008B3B93">
      <w:pPr>
        <w:rPr>
          <w:b/>
          <w:color w:val="002060"/>
        </w:rPr>
      </w:pPr>
    </w:p>
    <w:p w14:paraId="206FCCEC" w14:textId="79FB1143" w:rsidR="008B3B93" w:rsidRPr="00596A39" w:rsidRDefault="00350603" w:rsidP="008B3B93">
      <w:pPr>
        <w:rPr>
          <w:b/>
        </w:rPr>
      </w:pPr>
      <w:r>
        <w:rPr>
          <w:b/>
          <w:color w:val="002060"/>
        </w:rPr>
        <w:lastRenderedPageBreak/>
        <w:t>Amber</w:t>
      </w:r>
      <w:r w:rsidR="008B3B93" w:rsidRPr="00596A39">
        <w:rPr>
          <w:b/>
          <w:color w:val="002060"/>
        </w:rPr>
        <w:t xml:space="preserve">, 16, </w:t>
      </w:r>
      <w:r>
        <w:rPr>
          <w:b/>
          <w:color w:val="002060"/>
        </w:rPr>
        <w:t>Wallacia</w:t>
      </w:r>
      <w:r w:rsidR="00CA0B48">
        <w:rPr>
          <w:b/>
          <w:color w:val="002060"/>
        </w:rPr>
        <w:t xml:space="preserve">, </w:t>
      </w:r>
      <w:r w:rsidR="008B3B93" w:rsidRPr="00596A39">
        <w:rPr>
          <w:b/>
          <w:color w:val="002060"/>
        </w:rPr>
        <w:t>NSW</w:t>
      </w:r>
    </w:p>
    <w:p w14:paraId="57D26FFB" w14:textId="1A3AFB20" w:rsidR="008B3B93" w:rsidRPr="00596A39" w:rsidRDefault="008B3B93" w:rsidP="008B3B93">
      <w:r w:rsidRPr="00596A39">
        <w:t xml:space="preserve">The </w:t>
      </w:r>
      <w:proofErr w:type="gramStart"/>
      <w:r w:rsidRPr="00596A39">
        <w:t>rain</w:t>
      </w:r>
      <w:r w:rsidR="00EA098F">
        <w:t>’</w:t>
      </w:r>
      <w:r w:rsidRPr="00596A39">
        <w:t>s</w:t>
      </w:r>
      <w:proofErr w:type="gramEnd"/>
      <w:r w:rsidRPr="00596A39">
        <w:t xml:space="preserve"> finally stopped. The flooding in the Hawkesbury-Nepean Valley has been </w:t>
      </w:r>
      <w:r w:rsidR="009F1FEA">
        <w:t>incredible</w:t>
      </w:r>
      <w:r w:rsidRPr="00596A39">
        <w:t xml:space="preserve">. My friend Ross says that </w:t>
      </w:r>
      <w:r w:rsidR="00350603">
        <w:t>it</w:t>
      </w:r>
      <w:r w:rsidRPr="00596A39">
        <w:t xml:space="preserve"> has never been like this before and we </w:t>
      </w:r>
      <w:proofErr w:type="gramStart"/>
      <w:r w:rsidRPr="00596A39">
        <w:t>have to</w:t>
      </w:r>
      <w:proofErr w:type="gramEnd"/>
      <w:r w:rsidRPr="00596A39">
        <w:t xml:space="preserve"> go </w:t>
      </w:r>
      <w:r w:rsidR="00350603">
        <w:t xml:space="preserve">Warragamba Dam to </w:t>
      </w:r>
      <w:r w:rsidRPr="00596A39">
        <w:t xml:space="preserve">see it. </w:t>
      </w:r>
      <w:r w:rsidR="00350603">
        <w:t xml:space="preserve">He saw it on the news. </w:t>
      </w:r>
      <w:r w:rsidR="00EB60DB">
        <w:t>He reckons</w:t>
      </w:r>
      <w:r w:rsidRPr="00596A39">
        <w:t xml:space="preserve"> it looks like something out of a movie; there</w:t>
      </w:r>
      <w:r w:rsidR="009F1FEA">
        <w:t xml:space="preserve">’s heaps </w:t>
      </w:r>
      <w:r w:rsidRPr="00596A39">
        <w:t xml:space="preserve">of water </w:t>
      </w:r>
      <w:r w:rsidR="005511FB">
        <w:t>pouring over the dam and it sounds amazing</w:t>
      </w:r>
      <w:r w:rsidRPr="00596A39">
        <w:t xml:space="preserve">. </w:t>
      </w:r>
    </w:p>
    <w:p w14:paraId="1C640C67" w14:textId="035B671F" w:rsidR="008B3B93" w:rsidRPr="00596A39" w:rsidRDefault="009F1FEA" w:rsidP="008B3B93">
      <w:r>
        <w:t>I’m not sure about what Ross wants though. M</w:t>
      </w:r>
      <w:r w:rsidR="008B3B93" w:rsidRPr="00596A39">
        <w:t>y Aunt</w:t>
      </w:r>
      <w:r>
        <w:t>ie</w:t>
      </w:r>
      <w:r w:rsidR="008B3B93" w:rsidRPr="00596A39">
        <w:t xml:space="preserve"> Amanda</w:t>
      </w:r>
      <w:r>
        <w:t xml:space="preserve"> is in </w:t>
      </w:r>
      <w:r w:rsidR="008B3B93" w:rsidRPr="00596A39">
        <w:t>the SES</w:t>
      </w:r>
      <w:r>
        <w:t xml:space="preserve"> and she told</w:t>
      </w:r>
      <w:r w:rsidR="008B3B93" w:rsidRPr="00596A39">
        <w:t xml:space="preserve"> me not to</w:t>
      </w:r>
      <w:r w:rsidR="005511FB">
        <w:t xml:space="preserve"> go sightseeing during the floods.</w:t>
      </w:r>
    </w:p>
    <w:p w14:paraId="418E72CE" w14:textId="534D9A0C" w:rsidR="008B3B93" w:rsidRDefault="008B3B93" w:rsidP="008B3B93">
      <w:r w:rsidRPr="00596A39">
        <w:t xml:space="preserve">Ross </w:t>
      </w:r>
      <w:r w:rsidR="0005417A">
        <w:t>keeps nagging</w:t>
      </w:r>
      <w:r w:rsidRPr="00596A39">
        <w:t xml:space="preserve">. He says </w:t>
      </w:r>
      <w:r w:rsidR="009F1FEA">
        <w:t>I can just wear my headphone if it’s too loud, like I usually do</w:t>
      </w:r>
      <w:r w:rsidRPr="00596A39">
        <w:t xml:space="preserve"> to keep calm. </w:t>
      </w:r>
      <w:r w:rsidR="009F1FEA">
        <w:t>He’s a bit mean about</w:t>
      </w:r>
      <w:r w:rsidRPr="00596A39">
        <w:t xml:space="preserve"> my autism sometimes, but I find it </w:t>
      </w:r>
      <w:proofErr w:type="gramStart"/>
      <w:r w:rsidRPr="00596A39">
        <w:t xml:space="preserve">really </w:t>
      </w:r>
      <w:r w:rsidR="009F1FEA">
        <w:t>hard</w:t>
      </w:r>
      <w:proofErr w:type="gramEnd"/>
      <w:r w:rsidRPr="00596A39">
        <w:t xml:space="preserve"> to make friends and I don’t want him to get annoyed with me. I</w:t>
      </w:r>
      <w:r w:rsidR="00571F3A">
        <w:t>’m really</w:t>
      </w:r>
      <w:r w:rsidRPr="00596A39">
        <w:t xml:space="preserve"> </w:t>
      </w:r>
      <w:r w:rsidR="009F1FEA">
        <w:t>stressed</w:t>
      </w:r>
      <w:r w:rsidRPr="00596A39">
        <w:t xml:space="preserve">. I don’t want to go anywhere near the flood water. </w:t>
      </w:r>
      <w:r w:rsidR="009F1FEA">
        <w:t>Our</w:t>
      </w:r>
      <w:r w:rsidRPr="00596A39">
        <w:t xml:space="preserve"> dog </w:t>
      </w:r>
      <w:r w:rsidR="009F1FEA">
        <w:t xml:space="preserve">is missing </w:t>
      </w:r>
      <w:r w:rsidRPr="00596A39">
        <w:t xml:space="preserve">in the floods and the sound of the water makes me feel sick. It’s </w:t>
      </w:r>
      <w:r w:rsidR="009F1FEA">
        <w:t>really</w:t>
      </w:r>
      <w:r w:rsidRPr="00596A39">
        <w:t xml:space="preserve"> upsetting. Still, Ross </w:t>
      </w:r>
      <w:r w:rsidR="009F1FEA">
        <w:t xml:space="preserve">keeps </w:t>
      </w:r>
      <w:r w:rsidR="0005417A">
        <w:t>asking</w:t>
      </w:r>
      <w:r w:rsidR="009F1FEA">
        <w:t xml:space="preserve"> me to come with him</w:t>
      </w:r>
      <w:r w:rsidRPr="00596A39">
        <w:t xml:space="preserve">. </w:t>
      </w:r>
    </w:p>
    <w:p w14:paraId="6F1CFDBD" w14:textId="77777777" w:rsidR="00A95553" w:rsidRDefault="00A95553" w:rsidP="008B3B93"/>
    <w:p w14:paraId="0186CEDE" w14:textId="2170DA9B" w:rsidR="00A95553" w:rsidRDefault="00A95553" w:rsidP="008B3B93">
      <w:r>
        <w:rPr>
          <w:noProof/>
        </w:rPr>
        <w:drawing>
          <wp:anchor distT="0" distB="0" distL="114300" distR="114300" simplePos="0" relativeHeight="251689984" behindDoc="1" locked="0" layoutInCell="1" allowOverlap="1" wp14:anchorId="0A11C43B" wp14:editId="624E6019">
            <wp:simplePos x="0" y="0"/>
            <wp:positionH relativeFrom="margin">
              <wp:posOffset>444500</wp:posOffset>
            </wp:positionH>
            <wp:positionV relativeFrom="paragraph">
              <wp:posOffset>7620</wp:posOffset>
            </wp:positionV>
            <wp:extent cx="5953125" cy="3957955"/>
            <wp:effectExtent l="0" t="0" r="9525" b="4445"/>
            <wp:wrapTight wrapText="bothSides">
              <wp:wrapPolygon edited="0">
                <wp:start x="0" y="0"/>
                <wp:lineTo x="0" y="21520"/>
                <wp:lineTo x="21565" y="21520"/>
                <wp:lineTo x="2156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3125" cy="3957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AA85FA" w14:textId="5CFFE4CF" w:rsidR="00A95553" w:rsidRDefault="00A95553" w:rsidP="008B3B93"/>
    <w:p w14:paraId="5BA9C338" w14:textId="4034EF3C" w:rsidR="00A95553" w:rsidRDefault="00A95553" w:rsidP="008B3B93"/>
    <w:p w14:paraId="66B0162C" w14:textId="3FCBEF4B" w:rsidR="00A95553" w:rsidRDefault="00A95553" w:rsidP="008B3B93"/>
    <w:p w14:paraId="5F2E3B90" w14:textId="49BED241" w:rsidR="00A95553" w:rsidRDefault="00A95553" w:rsidP="008B3B93"/>
    <w:p w14:paraId="77E30EE2" w14:textId="77777777" w:rsidR="00A95553" w:rsidRDefault="00A95553" w:rsidP="008B3B93"/>
    <w:p w14:paraId="25671DCF" w14:textId="4239C472" w:rsidR="00A95553" w:rsidRDefault="00A95553" w:rsidP="008B3B93"/>
    <w:p w14:paraId="73D242D3" w14:textId="4E7451EC" w:rsidR="0091211C" w:rsidRDefault="0091211C" w:rsidP="008B3B93"/>
    <w:p w14:paraId="11C03B3B" w14:textId="25621941" w:rsidR="00DE734D" w:rsidRPr="0091211C" w:rsidRDefault="0091211C" w:rsidP="008B3B93">
      <w:pPr>
        <w:rPr>
          <w:i/>
          <w:iCs/>
        </w:rPr>
      </w:pPr>
      <w:r w:rsidRPr="0091211C">
        <w:t xml:space="preserve"> </w:t>
      </w:r>
    </w:p>
    <w:p w14:paraId="30D79134" w14:textId="2B05E09F" w:rsidR="001305D5" w:rsidRDefault="001305D5" w:rsidP="008B3B93"/>
    <w:p w14:paraId="302E357A" w14:textId="45D0C250" w:rsidR="005743CC" w:rsidRDefault="005743CC" w:rsidP="008B3B93"/>
    <w:p w14:paraId="74BB43F0" w14:textId="11EA1C8E" w:rsidR="005743CC" w:rsidRDefault="005743CC" w:rsidP="008B3B93"/>
    <w:p w14:paraId="5D562D0E" w14:textId="0CCE0F65" w:rsidR="005743CC" w:rsidRDefault="005743CC" w:rsidP="008B3B93"/>
    <w:p w14:paraId="348C1120" w14:textId="609D1281" w:rsidR="00A95553" w:rsidRPr="00A95553" w:rsidRDefault="00A95553" w:rsidP="008B3B93">
      <w:pPr>
        <w:rPr>
          <w:bCs/>
          <w:i/>
          <w:iCs/>
          <w:color w:val="002060"/>
        </w:rPr>
      </w:pPr>
      <w:r>
        <w:rPr>
          <w:b/>
          <w:color w:val="002060"/>
        </w:rPr>
        <w:t xml:space="preserve">            </w:t>
      </w:r>
      <w:r w:rsidRPr="00A95553">
        <w:rPr>
          <w:bCs/>
          <w:i/>
          <w:iCs/>
        </w:rPr>
        <w:t>Warragamba Dam spilling</w:t>
      </w:r>
      <w:r w:rsidR="00ED5DDC">
        <w:rPr>
          <w:bCs/>
          <w:i/>
          <w:iCs/>
        </w:rPr>
        <w:t>, 2012</w:t>
      </w:r>
      <w:r w:rsidRPr="00A95553">
        <w:rPr>
          <w:bCs/>
          <w:i/>
          <w:iCs/>
        </w:rPr>
        <w:t>; Water NSW</w:t>
      </w:r>
    </w:p>
    <w:p w14:paraId="64280378" w14:textId="77777777" w:rsidR="00A95553" w:rsidRDefault="00A95553" w:rsidP="008B3B93">
      <w:pPr>
        <w:rPr>
          <w:b/>
          <w:color w:val="002060"/>
        </w:rPr>
      </w:pPr>
    </w:p>
    <w:p w14:paraId="7384B083" w14:textId="77777777" w:rsidR="00A95553" w:rsidRDefault="00A95553" w:rsidP="008B3B93">
      <w:pPr>
        <w:rPr>
          <w:b/>
          <w:color w:val="002060"/>
        </w:rPr>
      </w:pPr>
    </w:p>
    <w:p w14:paraId="43B710C6" w14:textId="727F8727" w:rsidR="00A95553" w:rsidRDefault="00A95553" w:rsidP="008B3B93">
      <w:pPr>
        <w:rPr>
          <w:b/>
          <w:color w:val="002060"/>
        </w:rPr>
      </w:pPr>
    </w:p>
    <w:p w14:paraId="0AB55A71" w14:textId="4F6634B0" w:rsidR="00A95553" w:rsidRDefault="00A95553" w:rsidP="008B3B93">
      <w:pPr>
        <w:rPr>
          <w:b/>
          <w:color w:val="002060"/>
        </w:rPr>
      </w:pPr>
    </w:p>
    <w:p w14:paraId="4BB57D00" w14:textId="5F941B09" w:rsidR="00A95553" w:rsidRDefault="00A95553" w:rsidP="008B3B93">
      <w:pPr>
        <w:rPr>
          <w:b/>
          <w:color w:val="002060"/>
        </w:rPr>
      </w:pPr>
    </w:p>
    <w:p w14:paraId="45BBC383" w14:textId="625D6FB4" w:rsidR="001305D5" w:rsidRDefault="001305D5" w:rsidP="008B3B93">
      <w:pPr>
        <w:rPr>
          <w:b/>
          <w:color w:val="002060"/>
        </w:rPr>
      </w:pPr>
      <w:r w:rsidRPr="001305D5">
        <w:rPr>
          <w:b/>
          <w:color w:val="002060"/>
        </w:rPr>
        <w:lastRenderedPageBreak/>
        <w:t xml:space="preserve">Jacob, </w:t>
      </w:r>
      <w:r w:rsidR="005743CC">
        <w:rPr>
          <w:b/>
          <w:color w:val="002060"/>
        </w:rPr>
        <w:t>15</w:t>
      </w:r>
      <w:r w:rsidRPr="001305D5">
        <w:rPr>
          <w:b/>
          <w:color w:val="002060"/>
        </w:rPr>
        <w:t>, Yarramundi, NSW</w:t>
      </w:r>
    </w:p>
    <w:p w14:paraId="3F9B2786" w14:textId="0D76D607" w:rsidR="00EB60DB" w:rsidRPr="00EB60DB" w:rsidRDefault="00EB60DB" w:rsidP="008B3B93">
      <w:pPr>
        <w:rPr>
          <w:bCs/>
        </w:rPr>
      </w:pPr>
      <w:r>
        <w:rPr>
          <w:bCs/>
        </w:rPr>
        <w:t xml:space="preserve">It’s been raining non-stop for days. I’m going crazy stuck at home with no net, no data and no mates to hang with. I really want to get out of here and see what’s going on. I’ve heard there’s some pretty sick waves where the river’s high. I reckon it’d be worth taking my board out. I’m </w:t>
      </w:r>
      <w:proofErr w:type="spellStart"/>
      <w:r>
        <w:rPr>
          <w:bCs/>
        </w:rPr>
        <w:t>gunna</w:t>
      </w:r>
      <w:proofErr w:type="spellEnd"/>
      <w:r>
        <w:rPr>
          <w:bCs/>
        </w:rPr>
        <w:t xml:space="preserve"> text Matt and see if he can come with me and check it out. </w:t>
      </w:r>
      <w:proofErr w:type="spellStart"/>
      <w:r>
        <w:rPr>
          <w:bCs/>
        </w:rPr>
        <w:t>Matt’ll</w:t>
      </w:r>
      <w:proofErr w:type="spellEnd"/>
      <w:r>
        <w:rPr>
          <w:bCs/>
        </w:rPr>
        <w:t xml:space="preserve"> be up for it. We can Snapchat it later.</w:t>
      </w:r>
    </w:p>
    <w:p w14:paraId="4A4BDBE2" w14:textId="3BC5D585" w:rsidR="001305D5" w:rsidRDefault="00EB60DB" w:rsidP="008B3B93">
      <w:r>
        <w:t>Matt and I take</w:t>
      </w:r>
      <w:r w:rsidR="001305D5">
        <w:t xml:space="preserve"> our boards out on our bikes. It takes a </w:t>
      </w:r>
      <w:r>
        <w:t>while</w:t>
      </w:r>
      <w:r w:rsidR="001305D5">
        <w:t>,</w:t>
      </w:r>
      <w:r>
        <w:t xml:space="preserve"> </w:t>
      </w:r>
      <w:r w:rsidR="00A24BEA">
        <w:t xml:space="preserve">it’s </w:t>
      </w:r>
      <w:proofErr w:type="gramStart"/>
      <w:r>
        <w:t>pretty tou</w:t>
      </w:r>
      <w:r w:rsidR="00A24BEA">
        <w:t>g</w:t>
      </w:r>
      <w:r>
        <w:t>h</w:t>
      </w:r>
      <w:proofErr w:type="gramEnd"/>
      <w:r>
        <w:t xml:space="preserve"> going. T</w:t>
      </w:r>
      <w:r w:rsidR="001305D5">
        <w:t>here</w:t>
      </w:r>
      <w:r>
        <w:t>’</w:t>
      </w:r>
      <w:r w:rsidR="001305D5">
        <w:t>s crap, sticks, rubbish everywhere. Mud slicks the whole road and the ride is crazy. I can’t see the bridge</w:t>
      </w:r>
      <w:r>
        <w:t>. I</w:t>
      </w:r>
      <w:r w:rsidR="001305D5">
        <w:t xml:space="preserve">t looks submerged, gone completely under. </w:t>
      </w:r>
      <w:r w:rsidR="005743CC">
        <w:t xml:space="preserve">Matt looks wide-eyed, like he can’t believe it. I can see he is a little fidgety about getting his board in the water. It looks nasty, oozy brown and stinks like you wouldn’t believe. I don’t want to miss out on this, </w:t>
      </w:r>
      <w:r>
        <w:t xml:space="preserve">it </w:t>
      </w:r>
      <w:r w:rsidR="005743CC">
        <w:t xml:space="preserve">may never happen to get such ridiculous flood action again. I look at Matt trying to see if I can con him a little regardless of the stench. He looks </w:t>
      </w:r>
      <w:proofErr w:type="gramStart"/>
      <w:r w:rsidR="005743CC">
        <w:t>really nervous</w:t>
      </w:r>
      <w:proofErr w:type="gramEnd"/>
      <w:r w:rsidR="005743CC">
        <w:t>. I</w:t>
      </w:r>
      <w:r w:rsidR="005511FB">
        <w:t>’</w:t>
      </w:r>
      <w:r w:rsidR="005743CC">
        <w:t xml:space="preserve">ll keep at </w:t>
      </w:r>
      <w:proofErr w:type="gramStart"/>
      <w:r w:rsidR="005743CC">
        <w:t>him,</w:t>
      </w:r>
      <w:proofErr w:type="gramEnd"/>
      <w:r w:rsidR="005743CC">
        <w:t xml:space="preserve"> </w:t>
      </w:r>
      <w:r w:rsidR="005511FB">
        <w:t>I know</w:t>
      </w:r>
      <w:r w:rsidR="005743CC">
        <w:t xml:space="preserve"> he</w:t>
      </w:r>
      <w:r>
        <w:t xml:space="preserve">’ll </w:t>
      </w:r>
      <w:r w:rsidR="005743CC">
        <w:t>cave. His room stinks just like this, I tell him. I can see he is getting used to the idea. We are going to get a totally amazing selfie; Matt and me, no bridge</w:t>
      </w:r>
      <w:r>
        <w:t>,</w:t>
      </w:r>
      <w:r w:rsidR="005743CC">
        <w:t xml:space="preserve"> riding the floodwaters. </w:t>
      </w:r>
    </w:p>
    <w:p w14:paraId="10D725FA" w14:textId="798915F4" w:rsidR="008B3B93" w:rsidRPr="00596A39" w:rsidRDefault="004F17C2" w:rsidP="008B3B93">
      <w:r>
        <w:rPr>
          <w:noProof/>
        </w:rPr>
        <w:drawing>
          <wp:inline distT="0" distB="0" distL="0" distR="0" wp14:anchorId="188A538B" wp14:editId="58359A2E">
            <wp:extent cx="6610350" cy="4395883"/>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35755" cy="4412778"/>
                    </a:xfrm>
                    <a:prstGeom prst="rect">
                      <a:avLst/>
                    </a:prstGeom>
                    <a:noFill/>
                    <a:ln>
                      <a:noFill/>
                    </a:ln>
                  </pic:spPr>
                </pic:pic>
              </a:graphicData>
            </a:graphic>
          </wp:inline>
        </w:drawing>
      </w:r>
    </w:p>
    <w:p w14:paraId="28D892D5" w14:textId="7A598C6E" w:rsidR="008B3B93" w:rsidRPr="004F17C2" w:rsidRDefault="00B46EC4" w:rsidP="008B3B93">
      <w:pPr>
        <w:rPr>
          <w:i/>
          <w:iCs/>
        </w:rPr>
      </w:pPr>
      <w:r>
        <w:rPr>
          <w:i/>
          <w:iCs/>
        </w:rPr>
        <w:t>Fl</w:t>
      </w:r>
      <w:r w:rsidR="004F17C2">
        <w:rPr>
          <w:i/>
          <w:iCs/>
        </w:rPr>
        <w:t>ooding</w:t>
      </w:r>
      <w:r>
        <w:rPr>
          <w:i/>
          <w:iCs/>
        </w:rPr>
        <w:t xml:space="preserve"> at Yarramundi Bridge 2012, NSW SES</w:t>
      </w:r>
    </w:p>
    <w:p w14:paraId="14C97BB7" w14:textId="77777777" w:rsidR="00EB60DB" w:rsidRDefault="00EB60DB" w:rsidP="008B3B93">
      <w:pPr>
        <w:rPr>
          <w:b/>
          <w:color w:val="002060"/>
        </w:rPr>
      </w:pPr>
    </w:p>
    <w:p w14:paraId="63B71C5E" w14:textId="5BDEA6BB" w:rsidR="0091211C" w:rsidRDefault="0091211C" w:rsidP="008B3B93">
      <w:pPr>
        <w:rPr>
          <w:b/>
          <w:color w:val="002060"/>
        </w:rPr>
      </w:pPr>
    </w:p>
    <w:p w14:paraId="21A2F4CF" w14:textId="77777777" w:rsidR="004F17C2" w:rsidRDefault="004F17C2" w:rsidP="0091211C">
      <w:pPr>
        <w:rPr>
          <w:b/>
          <w:color w:val="002060"/>
        </w:rPr>
      </w:pPr>
    </w:p>
    <w:p w14:paraId="3E259FB7" w14:textId="77777777" w:rsidR="004F17C2" w:rsidRDefault="004F17C2" w:rsidP="0091211C">
      <w:pPr>
        <w:rPr>
          <w:b/>
          <w:color w:val="002060"/>
        </w:rPr>
      </w:pPr>
    </w:p>
    <w:p w14:paraId="025A91B1" w14:textId="0396757B" w:rsidR="0091211C" w:rsidRDefault="0091211C" w:rsidP="0091211C">
      <w:pPr>
        <w:rPr>
          <w:b/>
          <w:color w:val="002060"/>
        </w:rPr>
      </w:pPr>
      <w:r>
        <w:rPr>
          <w:b/>
          <w:color w:val="002060"/>
        </w:rPr>
        <w:lastRenderedPageBreak/>
        <w:t>Hannah</w:t>
      </w:r>
      <w:r w:rsidRPr="001305D5">
        <w:rPr>
          <w:b/>
          <w:color w:val="002060"/>
        </w:rPr>
        <w:t xml:space="preserve">, </w:t>
      </w:r>
      <w:r>
        <w:rPr>
          <w:b/>
          <w:color w:val="002060"/>
        </w:rPr>
        <w:t>15</w:t>
      </w:r>
      <w:r w:rsidRPr="001305D5">
        <w:rPr>
          <w:b/>
          <w:color w:val="002060"/>
        </w:rPr>
        <w:t xml:space="preserve">, </w:t>
      </w:r>
      <w:r>
        <w:rPr>
          <w:b/>
          <w:color w:val="002060"/>
        </w:rPr>
        <w:t>Lower McDonald</w:t>
      </w:r>
      <w:r w:rsidRPr="001305D5">
        <w:rPr>
          <w:b/>
          <w:color w:val="002060"/>
        </w:rPr>
        <w:t>, NSW</w:t>
      </w:r>
    </w:p>
    <w:p w14:paraId="50CE7826" w14:textId="2F9D1992" w:rsidR="0091211C" w:rsidRDefault="0091211C" w:rsidP="0091211C">
      <w:r>
        <w:t>The Hawkesbury is still rising, and the Bureau says it’s going to reach the peak tonight. The ferry at Wiseman’s had to stop running so I can’t get to school at Windsor. That’s kind of cool, but I miss my friends. Mum and Dad can’t get to work either. They’re both volunteers with the RFS anyway, so today they’re going to be out helping people who live closer to the river evacuate to higher properties. I’ll be home alone with Till</w:t>
      </w:r>
      <w:bookmarkStart w:id="0" w:name="_GoBack"/>
      <w:bookmarkEnd w:id="0"/>
      <w:r>
        <w:t>y our Labrador.</w:t>
      </w:r>
    </w:p>
    <w:p w14:paraId="1BE41988" w14:textId="77777777" w:rsidR="0091211C" w:rsidRDefault="0091211C" w:rsidP="0091211C">
      <w:r>
        <w:t xml:space="preserve">Me and my family have only been living at Lower Macdonald for three years. This is our first flood. Our neighbours Bill and Joan said we might be isolated for days, and the power will probably fail. I’m a bit worried that we haven’t got enough food. I’m creeped out about snakes coming inside. What will we do when there’s no power? But Bill and Joan are </w:t>
      </w:r>
      <w:proofErr w:type="gramStart"/>
      <w:r>
        <w:t>really kind</w:t>
      </w:r>
      <w:proofErr w:type="gramEnd"/>
      <w:r>
        <w:t xml:space="preserve"> and reckon everyone helps each other out, so we’ll all be fine. I hope they’re right.</w:t>
      </w:r>
    </w:p>
    <w:p w14:paraId="18B43413" w14:textId="60D011C8" w:rsidR="0091211C" w:rsidRDefault="0091211C" w:rsidP="0091211C">
      <w:r>
        <w:t xml:space="preserve">I’m trying to get a bit organised so we’re ready for the flood. I’ve got all the phone and everything else charging. I’ve got some torches and candles and matches out. I’m making sure Tilley stays close. I’m making some sandwiches for Mum and Dad and anyone else who needs a feed. And I’m feasting on ice cream, because – hey – someone’s </w:t>
      </w:r>
      <w:proofErr w:type="spellStart"/>
      <w:r>
        <w:t>gotta</w:t>
      </w:r>
      <w:proofErr w:type="spellEnd"/>
      <w:r>
        <w:t xml:space="preserve"> eat it before it melts when the power goes off.</w:t>
      </w:r>
    </w:p>
    <w:p w14:paraId="5E257D12" w14:textId="52DEA062" w:rsidR="00A95553" w:rsidRPr="00A95553" w:rsidRDefault="00A95553" w:rsidP="0091211C">
      <w:pPr>
        <w:rPr>
          <w:i/>
          <w:iCs/>
        </w:rPr>
      </w:pPr>
      <w:r>
        <w:rPr>
          <w:noProof/>
        </w:rPr>
        <w:drawing>
          <wp:anchor distT="0" distB="0" distL="114300" distR="114300" simplePos="0" relativeHeight="251691008" behindDoc="1" locked="0" layoutInCell="1" allowOverlap="1" wp14:anchorId="2C9AC75F" wp14:editId="41BBAD90">
            <wp:simplePos x="0" y="0"/>
            <wp:positionH relativeFrom="margin">
              <wp:align>left</wp:align>
            </wp:positionH>
            <wp:positionV relativeFrom="paragraph">
              <wp:posOffset>161290</wp:posOffset>
            </wp:positionV>
            <wp:extent cx="6642100" cy="4412615"/>
            <wp:effectExtent l="0" t="0" r="6350" b="6985"/>
            <wp:wrapTight wrapText="bothSides">
              <wp:wrapPolygon edited="0">
                <wp:start x="0" y="0"/>
                <wp:lineTo x="0" y="21541"/>
                <wp:lineTo x="21559" y="21541"/>
                <wp:lineTo x="2155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2100" cy="4412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412AD5" w14:textId="65298FFB" w:rsidR="00AF0502" w:rsidRPr="00A95553" w:rsidRDefault="00A95553" w:rsidP="0091211C">
      <w:pPr>
        <w:rPr>
          <w:i/>
          <w:iCs/>
        </w:rPr>
      </w:pPr>
      <w:r w:rsidRPr="00A95553">
        <w:rPr>
          <w:i/>
          <w:iCs/>
        </w:rPr>
        <w:t>Flood</w:t>
      </w:r>
      <w:r w:rsidR="00983C11">
        <w:rPr>
          <w:i/>
          <w:iCs/>
        </w:rPr>
        <w:t>ing in</w:t>
      </w:r>
      <w:r w:rsidRPr="00A95553">
        <w:rPr>
          <w:i/>
          <w:iCs/>
        </w:rPr>
        <w:t xml:space="preserve"> Windsor</w:t>
      </w:r>
      <w:r>
        <w:rPr>
          <w:i/>
          <w:iCs/>
        </w:rPr>
        <w:t xml:space="preserve"> area</w:t>
      </w:r>
      <w:r w:rsidRPr="00A95553">
        <w:rPr>
          <w:i/>
          <w:iCs/>
        </w:rPr>
        <w:t>, 1961; Vic Gillespie Collection</w:t>
      </w:r>
    </w:p>
    <w:p w14:paraId="07AF3C9D" w14:textId="77777777" w:rsidR="0091211C" w:rsidRDefault="0091211C">
      <w:pPr>
        <w:spacing w:after="0" w:line="240" w:lineRule="auto"/>
        <w:rPr>
          <w:b/>
          <w:color w:val="002060"/>
        </w:rPr>
      </w:pPr>
      <w:r>
        <w:rPr>
          <w:b/>
          <w:color w:val="002060"/>
        </w:rPr>
        <w:br w:type="page"/>
      </w:r>
    </w:p>
    <w:p w14:paraId="48600136" w14:textId="7BE38D78" w:rsidR="008B3B93" w:rsidRPr="00596A39" w:rsidRDefault="008B3B93" w:rsidP="008B3B93">
      <w:pPr>
        <w:rPr>
          <w:b/>
        </w:rPr>
      </w:pPr>
      <w:r w:rsidRPr="00596A39">
        <w:rPr>
          <w:b/>
          <w:color w:val="002060"/>
        </w:rPr>
        <w:lastRenderedPageBreak/>
        <w:t>Next Steps</w:t>
      </w:r>
    </w:p>
    <w:p w14:paraId="2714469C" w14:textId="1662F36B" w:rsidR="008B3B93" w:rsidRPr="003967A6" w:rsidRDefault="008B3B93" w:rsidP="008B3B93">
      <w:pPr>
        <w:numPr>
          <w:ilvl w:val="0"/>
          <w:numId w:val="17"/>
        </w:numPr>
        <w:spacing w:after="0" w:line="276" w:lineRule="auto"/>
        <w:rPr>
          <w:b/>
        </w:rPr>
      </w:pPr>
      <w:r w:rsidRPr="00596A39">
        <w:t>Use this checklis</w:t>
      </w:r>
      <w:r w:rsidR="00C3009E">
        <w:t>t and resources from the NSW S</w:t>
      </w:r>
      <w:r w:rsidR="005511FB">
        <w:t>ES to develop</w:t>
      </w:r>
      <w:r w:rsidRPr="00596A39">
        <w:t xml:space="preserve"> an Emergency Plan</w:t>
      </w:r>
      <w:r w:rsidR="003967A6">
        <w:t>:</w:t>
      </w:r>
    </w:p>
    <w:p w14:paraId="3E084BE0" w14:textId="77777777" w:rsidR="003967A6" w:rsidRPr="00596A39" w:rsidRDefault="003967A6" w:rsidP="003967A6">
      <w:pPr>
        <w:spacing w:after="0" w:line="276" w:lineRule="auto"/>
        <w:ind w:left="720"/>
        <w:rPr>
          <w:b/>
        </w:rPr>
      </w:pPr>
    </w:p>
    <w:p w14:paraId="4FE59062" w14:textId="5F53A651" w:rsidR="008B3B93" w:rsidRDefault="002D4487" w:rsidP="003967A6">
      <w:pPr>
        <w:spacing w:after="0" w:line="276" w:lineRule="auto"/>
        <w:ind w:left="720"/>
      </w:pPr>
      <w:hyperlink r:id="rId28" w:history="1">
        <w:r w:rsidR="003967A6" w:rsidRPr="00E34E39">
          <w:rPr>
            <w:rStyle w:val="Hyperlink"/>
          </w:rPr>
          <w:t>http://www.seshomeemergencyplan.com.au/index.php</w:t>
        </w:r>
      </w:hyperlink>
    </w:p>
    <w:p w14:paraId="34E0E4E8" w14:textId="77777777" w:rsidR="008B3B93" w:rsidRPr="00596A39" w:rsidRDefault="008B3B93" w:rsidP="008B3B93">
      <w:pPr>
        <w:rPr>
          <w:b/>
        </w:rPr>
      </w:pPr>
      <w:r w:rsidRPr="00596A39">
        <w:rPr>
          <w:noProof/>
          <w:lang w:eastAsia="en-AU"/>
        </w:rPr>
        <w:drawing>
          <wp:anchor distT="0" distB="0" distL="114300" distR="114300" simplePos="0" relativeHeight="251660288" behindDoc="0" locked="0" layoutInCell="1" allowOverlap="1" wp14:anchorId="3A7B1115" wp14:editId="2A15BD69">
            <wp:simplePos x="0" y="0"/>
            <wp:positionH relativeFrom="column">
              <wp:posOffset>378460</wp:posOffset>
            </wp:positionH>
            <wp:positionV relativeFrom="paragraph">
              <wp:posOffset>217170</wp:posOffset>
            </wp:positionV>
            <wp:extent cx="5168265" cy="300990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168265" cy="3009900"/>
                    </a:xfrm>
                    <a:prstGeom prst="rect">
                      <a:avLst/>
                    </a:prstGeom>
                  </pic:spPr>
                </pic:pic>
              </a:graphicData>
            </a:graphic>
            <wp14:sizeRelH relativeFrom="margin">
              <wp14:pctWidth>0</wp14:pctWidth>
            </wp14:sizeRelH>
            <wp14:sizeRelV relativeFrom="margin">
              <wp14:pctHeight>0</wp14:pctHeight>
            </wp14:sizeRelV>
          </wp:anchor>
        </w:drawing>
      </w:r>
    </w:p>
    <w:p w14:paraId="5DF1BF0B" w14:textId="77777777" w:rsidR="005C22F6" w:rsidRDefault="005C22F6" w:rsidP="008B3B93"/>
    <w:p w14:paraId="0530B1D6" w14:textId="1FCB8673" w:rsidR="008B3B93" w:rsidRPr="00596A39" w:rsidRDefault="005C22F6" w:rsidP="008B3B93">
      <w:r w:rsidRPr="00596A39">
        <w:rPr>
          <w:noProof/>
          <w:lang w:eastAsia="en-AU"/>
        </w:rPr>
        <w:drawing>
          <wp:anchor distT="0" distB="0" distL="114300" distR="114300" simplePos="0" relativeHeight="251661312" behindDoc="0" locked="0" layoutInCell="1" allowOverlap="1" wp14:anchorId="43F5F4C7" wp14:editId="26A7A762">
            <wp:simplePos x="0" y="0"/>
            <wp:positionH relativeFrom="column">
              <wp:posOffset>1200150</wp:posOffset>
            </wp:positionH>
            <wp:positionV relativeFrom="paragraph">
              <wp:posOffset>0</wp:posOffset>
            </wp:positionV>
            <wp:extent cx="3794760" cy="3741420"/>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794760" cy="3741420"/>
                    </a:xfrm>
                    <a:prstGeom prst="rect">
                      <a:avLst/>
                    </a:prstGeom>
                  </pic:spPr>
                </pic:pic>
              </a:graphicData>
            </a:graphic>
            <wp14:sizeRelH relativeFrom="margin">
              <wp14:pctWidth>0</wp14:pctWidth>
            </wp14:sizeRelH>
            <wp14:sizeRelV relativeFrom="margin">
              <wp14:pctHeight>0</wp14:pctHeight>
            </wp14:sizeRelV>
          </wp:anchor>
        </w:drawing>
      </w:r>
    </w:p>
    <w:p w14:paraId="67D368CD" w14:textId="77777777" w:rsidR="00056F18" w:rsidRDefault="00056F18" w:rsidP="008B3B93">
      <w:pPr>
        <w:rPr>
          <w:b/>
          <w:color w:val="002060"/>
        </w:rPr>
      </w:pPr>
    </w:p>
    <w:p w14:paraId="415A3BE9" w14:textId="4B49C33A" w:rsidR="008B3B93" w:rsidRPr="00596A39" w:rsidRDefault="008B3B93" w:rsidP="008B3B93">
      <w:pPr>
        <w:rPr>
          <w:b/>
        </w:rPr>
      </w:pPr>
      <w:r w:rsidRPr="00596A39">
        <w:rPr>
          <w:b/>
          <w:color w:val="002060"/>
        </w:rPr>
        <w:t>Reflect:</w:t>
      </w:r>
    </w:p>
    <w:p w14:paraId="3DB9338F" w14:textId="34EC51D3" w:rsidR="008B3B93" w:rsidRDefault="008B3B93" w:rsidP="008B3B93">
      <w:pPr>
        <w:numPr>
          <w:ilvl w:val="0"/>
          <w:numId w:val="16"/>
        </w:numPr>
        <w:spacing w:after="0" w:line="276" w:lineRule="auto"/>
      </w:pPr>
      <w:r w:rsidRPr="00596A39">
        <w:t>What have you learnt about risks of flooding in the Hawkesbury-Nepean Valley historically and today?</w:t>
      </w:r>
    </w:p>
    <w:p w14:paraId="690BE557" w14:textId="6C00D120" w:rsidR="00C3009E" w:rsidRDefault="00C3009E" w:rsidP="00C3009E">
      <w:pPr>
        <w:spacing w:after="0" w:line="276" w:lineRule="auto"/>
      </w:pPr>
    </w:p>
    <w:p w14:paraId="7663996E" w14:textId="78E21487" w:rsidR="00C3009E" w:rsidRDefault="00C3009E" w:rsidP="00C3009E">
      <w:pPr>
        <w:spacing w:after="0" w:line="276" w:lineRule="auto"/>
      </w:pPr>
    </w:p>
    <w:p w14:paraId="143A85EB" w14:textId="5EF42CBA" w:rsidR="00C3009E" w:rsidRDefault="00C3009E" w:rsidP="00C3009E">
      <w:pPr>
        <w:spacing w:after="0" w:line="276" w:lineRule="auto"/>
      </w:pPr>
    </w:p>
    <w:p w14:paraId="5864D70D" w14:textId="51138D2F" w:rsidR="00C3009E" w:rsidRDefault="00C3009E" w:rsidP="00C3009E">
      <w:pPr>
        <w:spacing w:after="0" w:line="276" w:lineRule="auto"/>
      </w:pPr>
    </w:p>
    <w:p w14:paraId="761C32AA" w14:textId="26D63649" w:rsidR="00C3009E" w:rsidRDefault="00C3009E" w:rsidP="00C3009E">
      <w:pPr>
        <w:spacing w:after="0" w:line="276" w:lineRule="auto"/>
      </w:pPr>
    </w:p>
    <w:p w14:paraId="02ED4A9E" w14:textId="50CF37E6" w:rsidR="00C3009E" w:rsidRDefault="00C3009E" w:rsidP="00C3009E">
      <w:pPr>
        <w:spacing w:after="0" w:line="276" w:lineRule="auto"/>
      </w:pPr>
    </w:p>
    <w:p w14:paraId="38A043ED" w14:textId="25D1027A" w:rsidR="00C3009E" w:rsidRDefault="00C3009E" w:rsidP="00C3009E">
      <w:pPr>
        <w:spacing w:after="0" w:line="276" w:lineRule="auto"/>
      </w:pPr>
    </w:p>
    <w:p w14:paraId="5E58C05C" w14:textId="170C7B1E" w:rsidR="00C3009E" w:rsidRDefault="00C3009E" w:rsidP="00C3009E">
      <w:pPr>
        <w:spacing w:after="0" w:line="276" w:lineRule="auto"/>
      </w:pPr>
    </w:p>
    <w:p w14:paraId="54DBE5F2" w14:textId="77777777" w:rsidR="00C3009E" w:rsidRDefault="00C3009E" w:rsidP="00C3009E">
      <w:pPr>
        <w:spacing w:after="0" w:line="276" w:lineRule="auto"/>
      </w:pPr>
    </w:p>
    <w:p w14:paraId="231FEFBF" w14:textId="35FFD5F3" w:rsidR="00C3009E" w:rsidRDefault="00C3009E" w:rsidP="00C3009E">
      <w:pPr>
        <w:spacing w:after="0" w:line="276" w:lineRule="auto"/>
      </w:pPr>
    </w:p>
    <w:p w14:paraId="32BFAC63" w14:textId="77777777" w:rsidR="00C3009E" w:rsidRPr="00596A39" w:rsidRDefault="00C3009E" w:rsidP="00C3009E">
      <w:pPr>
        <w:spacing w:after="0" w:line="276" w:lineRule="auto"/>
      </w:pPr>
    </w:p>
    <w:p w14:paraId="04FBCD98" w14:textId="30379712" w:rsidR="008B3B93" w:rsidRDefault="008B3B93" w:rsidP="008B3B93">
      <w:pPr>
        <w:numPr>
          <w:ilvl w:val="0"/>
          <w:numId w:val="16"/>
        </w:numPr>
        <w:spacing w:after="0" w:line="276" w:lineRule="auto"/>
      </w:pPr>
      <w:r w:rsidRPr="00596A39">
        <w:t>What have you learnt about building resilience and the choices you will make in a flood event?</w:t>
      </w:r>
    </w:p>
    <w:p w14:paraId="5FAB6AAC" w14:textId="03402021" w:rsidR="00C3009E" w:rsidRDefault="00C3009E" w:rsidP="00C3009E">
      <w:pPr>
        <w:spacing w:after="0" w:line="276" w:lineRule="auto"/>
      </w:pPr>
    </w:p>
    <w:p w14:paraId="4E1D33EE" w14:textId="77777777" w:rsidR="00C3009E" w:rsidRDefault="00C3009E" w:rsidP="00C3009E">
      <w:pPr>
        <w:spacing w:after="0" w:line="276" w:lineRule="auto"/>
      </w:pPr>
    </w:p>
    <w:p w14:paraId="44CCC28A" w14:textId="755F45DD" w:rsidR="00C3009E" w:rsidRDefault="00C3009E" w:rsidP="00C3009E">
      <w:pPr>
        <w:spacing w:after="0" w:line="276" w:lineRule="auto"/>
      </w:pPr>
    </w:p>
    <w:p w14:paraId="63082D9D" w14:textId="656542E4" w:rsidR="00C3009E" w:rsidRDefault="00C3009E" w:rsidP="00C3009E">
      <w:pPr>
        <w:spacing w:after="0" w:line="276" w:lineRule="auto"/>
      </w:pPr>
    </w:p>
    <w:p w14:paraId="78C402EF" w14:textId="3C88E1FA" w:rsidR="00C3009E" w:rsidRDefault="00C3009E" w:rsidP="00C3009E">
      <w:pPr>
        <w:spacing w:after="0" w:line="276" w:lineRule="auto"/>
      </w:pPr>
    </w:p>
    <w:p w14:paraId="6A521560" w14:textId="7DB3E637" w:rsidR="00C3009E" w:rsidRDefault="00C3009E" w:rsidP="00C3009E">
      <w:pPr>
        <w:spacing w:after="0" w:line="276" w:lineRule="auto"/>
      </w:pPr>
    </w:p>
    <w:p w14:paraId="7993D2C7" w14:textId="15FE7DD2" w:rsidR="00C3009E" w:rsidRDefault="00C3009E" w:rsidP="00C3009E">
      <w:pPr>
        <w:spacing w:after="0" w:line="276" w:lineRule="auto"/>
      </w:pPr>
    </w:p>
    <w:p w14:paraId="5F2D9FDA" w14:textId="77777777" w:rsidR="00C3009E" w:rsidRDefault="00C3009E" w:rsidP="00C3009E">
      <w:pPr>
        <w:spacing w:after="0" w:line="276" w:lineRule="auto"/>
      </w:pPr>
    </w:p>
    <w:p w14:paraId="69B170CC" w14:textId="77777777" w:rsidR="00C3009E" w:rsidRPr="00596A39" w:rsidRDefault="00C3009E" w:rsidP="00C3009E">
      <w:pPr>
        <w:spacing w:after="0" w:line="276" w:lineRule="auto"/>
      </w:pPr>
    </w:p>
    <w:p w14:paraId="4B0AEF20" w14:textId="69EAFE4D" w:rsidR="008B3B93" w:rsidRDefault="008B3B93" w:rsidP="008B3B93">
      <w:pPr>
        <w:numPr>
          <w:ilvl w:val="0"/>
          <w:numId w:val="16"/>
        </w:numPr>
        <w:spacing w:after="0" w:line="276" w:lineRule="auto"/>
      </w:pPr>
      <w:r w:rsidRPr="00596A39">
        <w:t>What would you do differently to these characters in a flood event?</w:t>
      </w:r>
    </w:p>
    <w:p w14:paraId="772ABC3E" w14:textId="2C7B6C8E" w:rsidR="00C3009E" w:rsidRDefault="00C3009E" w:rsidP="00C3009E">
      <w:pPr>
        <w:spacing w:after="0" w:line="276" w:lineRule="auto"/>
      </w:pPr>
    </w:p>
    <w:p w14:paraId="16003D6F" w14:textId="29B97026" w:rsidR="00C3009E" w:rsidRDefault="00C3009E" w:rsidP="00C3009E">
      <w:pPr>
        <w:spacing w:after="0" w:line="276" w:lineRule="auto"/>
      </w:pPr>
    </w:p>
    <w:p w14:paraId="4A103520" w14:textId="3D270C55" w:rsidR="00C3009E" w:rsidRDefault="00C3009E" w:rsidP="00C3009E">
      <w:pPr>
        <w:spacing w:after="0" w:line="276" w:lineRule="auto"/>
      </w:pPr>
    </w:p>
    <w:p w14:paraId="1E10F20C" w14:textId="3A1AE75F" w:rsidR="00C3009E" w:rsidRDefault="00C3009E" w:rsidP="00C3009E">
      <w:pPr>
        <w:spacing w:after="0" w:line="276" w:lineRule="auto"/>
      </w:pPr>
    </w:p>
    <w:p w14:paraId="352AEC99" w14:textId="3CADCA31" w:rsidR="00C3009E" w:rsidRDefault="00C3009E" w:rsidP="00C3009E">
      <w:pPr>
        <w:spacing w:after="0" w:line="276" w:lineRule="auto"/>
      </w:pPr>
    </w:p>
    <w:p w14:paraId="723295F6" w14:textId="5AEED3F5" w:rsidR="00C3009E" w:rsidRDefault="00C3009E" w:rsidP="00C3009E">
      <w:pPr>
        <w:spacing w:after="0" w:line="276" w:lineRule="auto"/>
      </w:pPr>
    </w:p>
    <w:p w14:paraId="174651EC" w14:textId="6A165D7E" w:rsidR="00C3009E" w:rsidRDefault="00C3009E" w:rsidP="00C3009E">
      <w:pPr>
        <w:spacing w:after="0" w:line="276" w:lineRule="auto"/>
      </w:pPr>
    </w:p>
    <w:p w14:paraId="770D8B5A" w14:textId="5791A761" w:rsidR="00C3009E" w:rsidRDefault="00C3009E" w:rsidP="00C3009E">
      <w:pPr>
        <w:spacing w:after="0" w:line="276" w:lineRule="auto"/>
      </w:pPr>
    </w:p>
    <w:p w14:paraId="09CF1B91" w14:textId="230172BA" w:rsidR="00C3009E" w:rsidRDefault="00C3009E" w:rsidP="00C3009E">
      <w:pPr>
        <w:spacing w:after="0" w:line="276" w:lineRule="auto"/>
      </w:pPr>
    </w:p>
    <w:p w14:paraId="099B0451" w14:textId="77777777" w:rsidR="00C3009E" w:rsidRDefault="00C3009E" w:rsidP="00C3009E">
      <w:pPr>
        <w:spacing w:after="0" w:line="276" w:lineRule="auto"/>
      </w:pPr>
    </w:p>
    <w:p w14:paraId="155BF21A" w14:textId="77777777" w:rsidR="005C22F6" w:rsidRPr="00596A39" w:rsidRDefault="005C22F6" w:rsidP="005C22F6">
      <w:pPr>
        <w:spacing w:after="0" w:line="276" w:lineRule="auto"/>
      </w:pPr>
    </w:p>
    <w:p w14:paraId="4D56E7F3" w14:textId="497D8D9B" w:rsidR="00E24CD4" w:rsidRDefault="008B3B93" w:rsidP="005C22F6">
      <w:pPr>
        <w:pStyle w:val="Heading1"/>
        <w:jc w:val="left"/>
      </w:pPr>
      <w:r w:rsidRPr="00596A39">
        <w:rPr>
          <w:sz w:val="20"/>
        </w:rPr>
        <w:t xml:space="preserve">What are five tips you would give to parents, </w:t>
      </w:r>
      <w:proofErr w:type="gramStart"/>
      <w:r w:rsidRPr="00596A39">
        <w:rPr>
          <w:sz w:val="20"/>
        </w:rPr>
        <w:t>school teachers</w:t>
      </w:r>
      <w:proofErr w:type="gramEnd"/>
      <w:r w:rsidRPr="00596A39">
        <w:rPr>
          <w:sz w:val="20"/>
        </w:rPr>
        <w:t>, peers and loved ones about preparing and coping in a flood event?</w:t>
      </w:r>
    </w:p>
    <w:p w14:paraId="5A8128DE" w14:textId="2E2CE385" w:rsidR="00664A92" w:rsidRPr="00664A92" w:rsidRDefault="00664A92" w:rsidP="00664A92">
      <w:pPr>
        <w:rPr>
          <w:i/>
          <w:iCs/>
          <w:lang w:val="en-GB" w:eastAsia="en-AU"/>
        </w:rPr>
      </w:pPr>
    </w:p>
    <w:sectPr w:rsidR="00664A92" w:rsidRPr="00664A92" w:rsidSect="00664A92">
      <w:headerReference w:type="even" r:id="rId31"/>
      <w:headerReference w:type="default" r:id="rId32"/>
      <w:footerReference w:type="even" r:id="rId33"/>
      <w:footerReference w:type="default" r:id="rId34"/>
      <w:headerReference w:type="first" r:id="rId35"/>
      <w:footerReference w:type="first" r:id="rId36"/>
      <w:pgSz w:w="11900" w:h="16840"/>
      <w:pgMar w:top="1975" w:right="720" w:bottom="1490" w:left="720" w:header="426" w:footer="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4EA3D7" w14:textId="77777777" w:rsidR="002D4487" w:rsidRDefault="002D4487" w:rsidP="00446B8D">
      <w:r>
        <w:separator/>
      </w:r>
    </w:p>
    <w:p w14:paraId="47F02DD2" w14:textId="77777777" w:rsidR="002D4487" w:rsidRDefault="002D4487" w:rsidP="00446B8D"/>
  </w:endnote>
  <w:endnote w:type="continuationSeparator" w:id="0">
    <w:p w14:paraId="6E54C076" w14:textId="77777777" w:rsidR="002D4487" w:rsidRDefault="002D4487" w:rsidP="00446B8D">
      <w:r>
        <w:continuationSeparator/>
      </w:r>
    </w:p>
    <w:p w14:paraId="44684EED" w14:textId="77777777" w:rsidR="002D4487" w:rsidRDefault="002D4487" w:rsidP="00446B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Brevia">
    <w:altName w:val="Corbel"/>
    <w:panose1 w:val="00000000000000000000"/>
    <w:charset w:val="4D"/>
    <w:family w:val="swiss"/>
    <w:notTrueType/>
    <w:pitch w:val="variable"/>
    <w:sig w:usb0="A000002F" w:usb1="5000205B"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F0430" w14:textId="77777777" w:rsidR="005C22F6" w:rsidRDefault="005C22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C08234" w14:textId="38639030" w:rsidR="00225484" w:rsidRPr="00CE436E" w:rsidRDefault="00114DEB" w:rsidP="00CE436E">
    <w:pPr>
      <w:pStyle w:val="Footer"/>
      <w:spacing w:after="0"/>
      <w:jc w:val="center"/>
      <w:rPr>
        <w:color w:val="FFFFFF" w:themeColor="background1"/>
      </w:rPr>
    </w:pPr>
    <w:r w:rsidRPr="00CE436E">
      <w:rPr>
        <w:noProof/>
        <w:color w:val="FFFFFF" w:themeColor="background1"/>
        <w:lang w:val="en-AU" w:eastAsia="en-AU"/>
      </w:rPr>
      <w:drawing>
        <wp:anchor distT="0" distB="0" distL="114300" distR="114300" simplePos="0" relativeHeight="251662336" behindDoc="1" locked="0" layoutInCell="1" allowOverlap="1" wp14:anchorId="78B3CBE4" wp14:editId="1E9BAE0C">
          <wp:simplePos x="0" y="0"/>
          <wp:positionH relativeFrom="column">
            <wp:posOffset>-221615</wp:posOffset>
          </wp:positionH>
          <wp:positionV relativeFrom="paragraph">
            <wp:posOffset>-181321</wp:posOffset>
          </wp:positionV>
          <wp:extent cx="480400" cy="519229"/>
          <wp:effectExtent l="0" t="0" r="2540" b="190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aratah-nsw-government-reverse-png-logo.png"/>
                  <pic:cNvPicPr/>
                </pic:nvPicPr>
                <pic:blipFill>
                  <a:blip r:embed="rId1">
                    <a:extLst>
                      <a:ext uri="{28A0092B-C50C-407E-A947-70E740481C1C}">
                        <a14:useLocalDpi xmlns:a14="http://schemas.microsoft.com/office/drawing/2010/main" val="0"/>
                      </a:ext>
                    </a:extLst>
                  </a:blip>
                  <a:stretch>
                    <a:fillRect/>
                  </a:stretch>
                </pic:blipFill>
                <pic:spPr>
                  <a:xfrm>
                    <a:off x="0" y="0"/>
                    <a:ext cx="480400" cy="519229"/>
                  </a:xfrm>
                  <a:prstGeom prst="rect">
                    <a:avLst/>
                  </a:prstGeom>
                </pic:spPr>
              </pic:pic>
            </a:graphicData>
          </a:graphic>
          <wp14:sizeRelH relativeFrom="margin">
            <wp14:pctWidth>0</wp14:pctWidth>
          </wp14:sizeRelH>
          <wp14:sizeRelV relativeFrom="margin">
            <wp14:pctHeight>0</wp14:pctHeight>
          </wp14:sizeRelV>
        </wp:anchor>
      </w:drawing>
    </w:r>
    <w:r w:rsidR="00BF162F">
      <w:rPr>
        <w:color w:val="FFFFFF" w:themeColor="background1"/>
        <w:lang w:val="en-AU"/>
      </w:rPr>
      <w:t xml:space="preserve"> </w:t>
    </w:r>
    <w:r w:rsidR="005C22F6">
      <w:rPr>
        <w:color w:val="FFFFFF" w:themeColor="background1"/>
        <w:lang w:val="en-AU"/>
      </w:rPr>
      <w:t>Building Resilience</w:t>
    </w:r>
    <w:r w:rsidR="00225484" w:rsidRPr="00CE436E">
      <w:rPr>
        <w:color w:val="FFFFFF" w:themeColor="background1"/>
      </w:rPr>
      <w:t xml:space="preserve">| Page </w:t>
    </w:r>
    <w:r w:rsidR="00225484" w:rsidRPr="00CE436E">
      <w:rPr>
        <w:color w:val="FFFFFF" w:themeColor="background1"/>
      </w:rPr>
      <w:fldChar w:fldCharType="begin"/>
    </w:r>
    <w:r w:rsidR="00225484" w:rsidRPr="00CE436E">
      <w:rPr>
        <w:color w:val="FFFFFF" w:themeColor="background1"/>
      </w:rPr>
      <w:instrText xml:space="preserve"> PAGE   \* MERGEFORMAT </w:instrText>
    </w:r>
    <w:r w:rsidR="00225484" w:rsidRPr="00CE436E">
      <w:rPr>
        <w:color w:val="FFFFFF" w:themeColor="background1"/>
      </w:rPr>
      <w:fldChar w:fldCharType="separate"/>
    </w:r>
    <w:r w:rsidR="008A07EA">
      <w:rPr>
        <w:noProof/>
        <w:color w:val="FFFFFF" w:themeColor="background1"/>
      </w:rPr>
      <w:t>15</w:t>
    </w:r>
    <w:r w:rsidR="00225484" w:rsidRPr="00CE436E">
      <w:rPr>
        <w:noProof/>
        <w:color w:val="FFFFFF" w:themeColor="background1"/>
      </w:rPr>
      <w:fldChar w:fldCharType="end"/>
    </w:r>
  </w:p>
  <w:p w14:paraId="21219678" w14:textId="77777777" w:rsidR="004D65D3" w:rsidRDefault="004D65D3" w:rsidP="00446B8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4E9FC8" w14:textId="77777777" w:rsidR="00896484" w:rsidRDefault="0070781E" w:rsidP="00446B8D">
    <w:pPr>
      <w:pStyle w:val="Footer"/>
    </w:pPr>
    <w:r w:rsidRPr="006A5D59">
      <w:t xml:space="preserve">Document footer | Version | Page </w:t>
    </w:r>
    <w:r w:rsidRPr="006A5D59">
      <w:fldChar w:fldCharType="begin"/>
    </w:r>
    <w:r w:rsidRPr="006A5D59">
      <w:instrText xml:space="preserve"> PAGE   \* MERGEFORMAT </w:instrText>
    </w:r>
    <w:r w:rsidRPr="006A5D59">
      <w:fldChar w:fldCharType="separate"/>
    </w:r>
    <w:r w:rsidR="006A5D59">
      <w:rPr>
        <w:noProof/>
      </w:rPr>
      <w:t>1</w:t>
    </w:r>
    <w:r w:rsidRPr="006A5D59">
      <w:rPr>
        <w:noProof/>
      </w:rPr>
      <w:fldChar w:fldCharType="end"/>
    </w:r>
    <w:r w:rsidR="00896484">
      <w:ptab w:relativeTo="margin" w:alignment="center" w:leader="none"/>
    </w:r>
    <w:r w:rsidR="00896484">
      <w:ptab w:relativeTo="margin" w:alignment="right" w:leader="none"/>
    </w:r>
  </w:p>
  <w:p w14:paraId="00097FA8" w14:textId="77777777" w:rsidR="004D65D3" w:rsidRDefault="004D65D3" w:rsidP="00446B8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CB65AF" w14:textId="77777777" w:rsidR="002D4487" w:rsidRDefault="002D4487" w:rsidP="00446B8D">
      <w:r>
        <w:separator/>
      </w:r>
    </w:p>
    <w:p w14:paraId="5608B0A2" w14:textId="77777777" w:rsidR="002D4487" w:rsidRDefault="002D4487" w:rsidP="00446B8D"/>
  </w:footnote>
  <w:footnote w:type="continuationSeparator" w:id="0">
    <w:p w14:paraId="4031D2F7" w14:textId="77777777" w:rsidR="002D4487" w:rsidRDefault="002D4487" w:rsidP="00446B8D">
      <w:r>
        <w:continuationSeparator/>
      </w:r>
    </w:p>
    <w:p w14:paraId="52772C24" w14:textId="77777777" w:rsidR="002D4487" w:rsidRDefault="002D4487" w:rsidP="00446B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FB7F20" w14:textId="77777777" w:rsidR="005C22F6" w:rsidRDefault="005C22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2BD92" w14:textId="109EE6D0" w:rsidR="00FA253B" w:rsidRPr="00075009" w:rsidRDefault="00CE436E" w:rsidP="0039250D">
    <w:pPr>
      <w:pStyle w:val="Header"/>
      <w:spacing w:after="0"/>
      <w:rPr>
        <w:rFonts w:ascii="Brevia" w:hAnsi="Brevia"/>
        <w:i/>
        <w:iCs/>
        <w:sz w:val="28"/>
        <w:szCs w:val="28"/>
      </w:rPr>
    </w:pPr>
    <w:r w:rsidRPr="0039250D">
      <w:rPr>
        <w:rFonts w:ascii="Brevia" w:hAnsi="Brevia"/>
        <w:i/>
        <w:iCs/>
        <w:noProof/>
        <w:sz w:val="28"/>
        <w:szCs w:val="28"/>
        <w:lang w:val="en-AU" w:eastAsia="en-AU"/>
      </w:rPr>
      <w:drawing>
        <wp:anchor distT="0" distB="0" distL="114300" distR="114300" simplePos="0" relativeHeight="251661312" behindDoc="1" locked="0" layoutInCell="1" allowOverlap="1" wp14:anchorId="4510BB2E" wp14:editId="3E0107A3">
          <wp:simplePos x="0" y="0"/>
          <wp:positionH relativeFrom="page">
            <wp:posOffset>-45267</wp:posOffset>
          </wp:positionH>
          <wp:positionV relativeFrom="page">
            <wp:posOffset>-172016</wp:posOffset>
          </wp:positionV>
          <wp:extent cx="7620635" cy="10864159"/>
          <wp:effectExtent l="0" t="0" r="0" b="0"/>
          <wp:wrapNone/>
          <wp:docPr id="27" name="Picture 27" descr="letterhea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tterhead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0864159"/>
                  </a:xfrm>
                  <a:prstGeom prst="rect">
                    <a:avLst/>
                  </a:prstGeom>
                  <a:noFill/>
                  <a:ln>
                    <a:noFill/>
                  </a:ln>
                </pic:spPr>
              </pic:pic>
            </a:graphicData>
          </a:graphic>
          <wp14:sizeRelH relativeFrom="page">
            <wp14:pctWidth>0</wp14:pctWidth>
          </wp14:sizeRelH>
          <wp14:sizeRelV relativeFrom="page">
            <wp14:pctHeight>0</wp14:pctHeight>
          </wp14:sizeRelV>
        </wp:anchor>
      </w:drawing>
    </w:r>
    <w:r w:rsidR="00FA253B" w:rsidRPr="0039250D">
      <w:rPr>
        <w:rFonts w:ascii="Brevia" w:hAnsi="Brevia"/>
        <w:i/>
        <w:iCs/>
        <w:sz w:val="28"/>
        <w:szCs w:val="28"/>
      </w:rPr>
      <w:t>Water</w:t>
    </w:r>
    <w:r w:rsidR="00FA253B" w:rsidRPr="00075009">
      <w:rPr>
        <w:rFonts w:ascii="Brevia" w:hAnsi="Brevia"/>
        <w:i/>
        <w:iCs/>
        <w:sz w:val="28"/>
        <w:szCs w:val="28"/>
      </w:rPr>
      <w:t xml:space="preserve"> in the World</w:t>
    </w:r>
  </w:p>
  <w:p w14:paraId="648F38B8" w14:textId="77777777" w:rsidR="00FA253B" w:rsidRPr="00075009" w:rsidRDefault="00092A4E" w:rsidP="0039250D">
    <w:pPr>
      <w:pStyle w:val="Header"/>
      <w:spacing w:after="0"/>
      <w:rPr>
        <w:rFonts w:ascii="Brevia" w:hAnsi="Brevia"/>
        <w:sz w:val="28"/>
        <w:szCs w:val="28"/>
      </w:rPr>
    </w:pPr>
    <w:r w:rsidRPr="00075009">
      <w:rPr>
        <w:rFonts w:ascii="Brevia" w:hAnsi="Brevia"/>
        <w:sz w:val="28"/>
        <w:szCs w:val="28"/>
      </w:rPr>
      <w:t>Flooding in the Hawkesbury-</w:t>
    </w:r>
    <w:r w:rsidR="00FA253B" w:rsidRPr="00075009">
      <w:rPr>
        <w:rFonts w:ascii="Brevia" w:hAnsi="Brevia"/>
        <w:sz w:val="28"/>
        <w:szCs w:val="28"/>
      </w:rPr>
      <w:t>Nepean Valley</w:t>
    </w:r>
  </w:p>
  <w:p w14:paraId="6820C55B" w14:textId="1D5CEA8D" w:rsidR="004D65D3" w:rsidRPr="00075009" w:rsidRDefault="00FA253B" w:rsidP="0039250D">
    <w:pPr>
      <w:pStyle w:val="Header"/>
      <w:spacing w:after="0"/>
      <w:rPr>
        <w:rFonts w:ascii="Brevia" w:hAnsi="Brevia"/>
        <w:sz w:val="28"/>
        <w:szCs w:val="28"/>
      </w:rPr>
    </w:pPr>
    <w:r w:rsidRPr="00075009">
      <w:rPr>
        <w:rFonts w:ascii="Brevia" w:hAnsi="Brevia"/>
        <w:sz w:val="28"/>
        <w:szCs w:val="28"/>
      </w:rPr>
      <w:t>Stage 4 Geography Resources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C1E32" w14:textId="77777777" w:rsidR="0070781E" w:rsidRDefault="0070781E" w:rsidP="00446B8D">
    <w:pPr>
      <w:pStyle w:val="Header"/>
    </w:pPr>
  </w:p>
  <w:p w14:paraId="402F4040" w14:textId="77777777" w:rsidR="0070781E" w:rsidRDefault="0070781E" w:rsidP="00446B8D">
    <w:pPr>
      <w:pStyle w:val="Header"/>
    </w:pPr>
  </w:p>
  <w:p w14:paraId="6FC0BA27" w14:textId="77777777" w:rsidR="00A62816" w:rsidRPr="0070781E" w:rsidRDefault="0070781E" w:rsidP="00446B8D">
    <w:pPr>
      <w:pStyle w:val="Header"/>
    </w:pPr>
    <w:r w:rsidRPr="0070781E">
      <w:rPr>
        <w:noProof/>
        <w:lang w:val="en-AU" w:eastAsia="en-AU"/>
      </w:rPr>
      <w:drawing>
        <wp:anchor distT="0" distB="0" distL="114300" distR="114300" simplePos="0" relativeHeight="251659264" behindDoc="1" locked="0" layoutInCell="1" allowOverlap="1" wp14:anchorId="728AC76D" wp14:editId="511199AE">
          <wp:simplePos x="0" y="0"/>
          <wp:positionH relativeFrom="page">
            <wp:align>left</wp:align>
          </wp:positionH>
          <wp:positionV relativeFrom="page">
            <wp:align>top</wp:align>
          </wp:positionV>
          <wp:extent cx="7620635" cy="10774045"/>
          <wp:effectExtent l="0" t="0" r="0" b="8255"/>
          <wp:wrapNone/>
          <wp:docPr id="29" name="Picture 29" descr="letterhea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tterhead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0774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781E">
      <w:t>Page Title</w:t>
    </w:r>
    <w:r w:rsidR="004807BC" w:rsidRPr="0070781E">
      <w:tab/>
    </w:r>
  </w:p>
  <w:p w14:paraId="6A06467D" w14:textId="77777777" w:rsidR="004D65D3" w:rsidRDefault="004D65D3" w:rsidP="00446B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A768E6"/>
    <w:multiLevelType w:val="hybridMultilevel"/>
    <w:tmpl w:val="1C426EA8"/>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453A47"/>
    <w:multiLevelType w:val="hybridMultilevel"/>
    <w:tmpl w:val="F4B8F63E"/>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C2E6CB8"/>
    <w:multiLevelType w:val="hybridMultilevel"/>
    <w:tmpl w:val="88220BEE"/>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E770FF9"/>
    <w:multiLevelType w:val="hybridMultilevel"/>
    <w:tmpl w:val="FC1C840A"/>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7D339BD"/>
    <w:multiLevelType w:val="hybridMultilevel"/>
    <w:tmpl w:val="66BC9EC2"/>
    <w:lvl w:ilvl="0" w:tplc="07603BB0">
      <w:start w:val="1"/>
      <w:numFmt w:val="bullet"/>
      <w:pStyle w:val="ListParagraph"/>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A8179AB"/>
    <w:multiLevelType w:val="hybridMultilevel"/>
    <w:tmpl w:val="06B0DA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D0050B8"/>
    <w:multiLevelType w:val="hybridMultilevel"/>
    <w:tmpl w:val="ECE464D2"/>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DC6389C"/>
    <w:multiLevelType w:val="hybridMultilevel"/>
    <w:tmpl w:val="CB66A9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EE7227A"/>
    <w:multiLevelType w:val="multilevel"/>
    <w:tmpl w:val="A8881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1E31E4A"/>
    <w:multiLevelType w:val="hybridMultilevel"/>
    <w:tmpl w:val="78EC760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35F07BB5"/>
    <w:multiLevelType w:val="hybridMultilevel"/>
    <w:tmpl w:val="2E722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8DA0B5E"/>
    <w:multiLevelType w:val="hybridMultilevel"/>
    <w:tmpl w:val="965CABD8"/>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B182EC8"/>
    <w:multiLevelType w:val="hybridMultilevel"/>
    <w:tmpl w:val="B26EB8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E322626"/>
    <w:multiLevelType w:val="hybridMultilevel"/>
    <w:tmpl w:val="978C617C"/>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50D41D46"/>
    <w:multiLevelType w:val="multilevel"/>
    <w:tmpl w:val="63E0E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6FB22C1"/>
    <w:multiLevelType w:val="hybridMultilevel"/>
    <w:tmpl w:val="040C87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80F67EB"/>
    <w:multiLevelType w:val="hybridMultilevel"/>
    <w:tmpl w:val="FAC4E984"/>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7F470CA1"/>
    <w:multiLevelType w:val="multilevel"/>
    <w:tmpl w:val="51A23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14"/>
  </w:num>
  <w:num w:numId="3">
    <w:abstractNumId w:val="17"/>
  </w:num>
  <w:num w:numId="4">
    <w:abstractNumId w:val="8"/>
  </w:num>
  <w:num w:numId="5">
    <w:abstractNumId w:val="15"/>
  </w:num>
  <w:num w:numId="6">
    <w:abstractNumId w:val="7"/>
  </w:num>
  <w:num w:numId="7">
    <w:abstractNumId w:val="5"/>
  </w:num>
  <w:num w:numId="8">
    <w:abstractNumId w:val="10"/>
  </w:num>
  <w:num w:numId="9">
    <w:abstractNumId w:val="13"/>
  </w:num>
  <w:num w:numId="10">
    <w:abstractNumId w:val="6"/>
  </w:num>
  <w:num w:numId="11">
    <w:abstractNumId w:val="4"/>
  </w:num>
  <w:num w:numId="12">
    <w:abstractNumId w:val="12"/>
  </w:num>
  <w:num w:numId="13">
    <w:abstractNumId w:val="11"/>
  </w:num>
  <w:num w:numId="14">
    <w:abstractNumId w:val="9"/>
  </w:num>
  <w:num w:numId="15">
    <w:abstractNumId w:val="16"/>
  </w:num>
  <w:num w:numId="16">
    <w:abstractNumId w:val="0"/>
  </w:num>
  <w:num w:numId="17">
    <w:abstractNumId w:val="1"/>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594"/>
    <w:rsid w:val="00016C70"/>
    <w:rsid w:val="00024C27"/>
    <w:rsid w:val="00025DA1"/>
    <w:rsid w:val="00045CDD"/>
    <w:rsid w:val="0005417A"/>
    <w:rsid w:val="00056F18"/>
    <w:rsid w:val="000621F5"/>
    <w:rsid w:val="00067AD1"/>
    <w:rsid w:val="00067D12"/>
    <w:rsid w:val="00070F1F"/>
    <w:rsid w:val="00075009"/>
    <w:rsid w:val="00092A4E"/>
    <w:rsid w:val="00092FBC"/>
    <w:rsid w:val="000D2F75"/>
    <w:rsid w:val="000D507E"/>
    <w:rsid w:val="00111437"/>
    <w:rsid w:val="00111AF4"/>
    <w:rsid w:val="00114DEB"/>
    <w:rsid w:val="00115486"/>
    <w:rsid w:val="001305D5"/>
    <w:rsid w:val="00130ECE"/>
    <w:rsid w:val="001529D7"/>
    <w:rsid w:val="0019641E"/>
    <w:rsid w:val="001A24F9"/>
    <w:rsid w:val="001A2736"/>
    <w:rsid w:val="001A4F7F"/>
    <w:rsid w:val="001B2594"/>
    <w:rsid w:val="001C3B73"/>
    <w:rsid w:val="001D274A"/>
    <w:rsid w:val="002136AC"/>
    <w:rsid w:val="00225484"/>
    <w:rsid w:val="00276280"/>
    <w:rsid w:val="00291AC4"/>
    <w:rsid w:val="002A03D2"/>
    <w:rsid w:val="002A5FA9"/>
    <w:rsid w:val="002C4B83"/>
    <w:rsid w:val="002C548F"/>
    <w:rsid w:val="002C5AAD"/>
    <w:rsid w:val="002D4487"/>
    <w:rsid w:val="002D6A15"/>
    <w:rsid w:val="002F0E13"/>
    <w:rsid w:val="002F1D9A"/>
    <w:rsid w:val="002F4D68"/>
    <w:rsid w:val="00300D17"/>
    <w:rsid w:val="00310832"/>
    <w:rsid w:val="00317802"/>
    <w:rsid w:val="003202DB"/>
    <w:rsid w:val="00350603"/>
    <w:rsid w:val="0037268B"/>
    <w:rsid w:val="0039250D"/>
    <w:rsid w:val="003967A6"/>
    <w:rsid w:val="003A3E4F"/>
    <w:rsid w:val="003C3D91"/>
    <w:rsid w:val="003D178A"/>
    <w:rsid w:val="003F2DDC"/>
    <w:rsid w:val="00400A19"/>
    <w:rsid w:val="00443657"/>
    <w:rsid w:val="004458FB"/>
    <w:rsid w:val="00446B8D"/>
    <w:rsid w:val="00452094"/>
    <w:rsid w:val="004807BC"/>
    <w:rsid w:val="004B78B8"/>
    <w:rsid w:val="004D65D3"/>
    <w:rsid w:val="004F17C2"/>
    <w:rsid w:val="004F6DA7"/>
    <w:rsid w:val="00503E33"/>
    <w:rsid w:val="00511E99"/>
    <w:rsid w:val="005511FB"/>
    <w:rsid w:val="00555A61"/>
    <w:rsid w:val="00571F3A"/>
    <w:rsid w:val="005743CC"/>
    <w:rsid w:val="00582172"/>
    <w:rsid w:val="00584750"/>
    <w:rsid w:val="005C22F6"/>
    <w:rsid w:val="00601C47"/>
    <w:rsid w:val="006124F0"/>
    <w:rsid w:val="006320B1"/>
    <w:rsid w:val="00636563"/>
    <w:rsid w:val="00664A92"/>
    <w:rsid w:val="006752D9"/>
    <w:rsid w:val="00696BA0"/>
    <w:rsid w:val="006A5D59"/>
    <w:rsid w:val="006B36B5"/>
    <w:rsid w:val="006E2637"/>
    <w:rsid w:val="006F386E"/>
    <w:rsid w:val="00705766"/>
    <w:rsid w:val="0070781E"/>
    <w:rsid w:val="00722F1B"/>
    <w:rsid w:val="007350B0"/>
    <w:rsid w:val="00745E96"/>
    <w:rsid w:val="00773DB9"/>
    <w:rsid w:val="00781870"/>
    <w:rsid w:val="007B646F"/>
    <w:rsid w:val="007C7DFC"/>
    <w:rsid w:val="007D7413"/>
    <w:rsid w:val="007E1933"/>
    <w:rsid w:val="007F4631"/>
    <w:rsid w:val="00803542"/>
    <w:rsid w:val="00811362"/>
    <w:rsid w:val="008223D1"/>
    <w:rsid w:val="00823C1D"/>
    <w:rsid w:val="00836378"/>
    <w:rsid w:val="00896484"/>
    <w:rsid w:val="008A0342"/>
    <w:rsid w:val="008A07EA"/>
    <w:rsid w:val="008A20CA"/>
    <w:rsid w:val="008A3E8C"/>
    <w:rsid w:val="008B0142"/>
    <w:rsid w:val="008B3B93"/>
    <w:rsid w:val="008B4782"/>
    <w:rsid w:val="008D0DF5"/>
    <w:rsid w:val="008D5D7B"/>
    <w:rsid w:val="00906611"/>
    <w:rsid w:val="0091211C"/>
    <w:rsid w:val="00912ECA"/>
    <w:rsid w:val="00913E59"/>
    <w:rsid w:val="00920F13"/>
    <w:rsid w:val="00935FF5"/>
    <w:rsid w:val="00940172"/>
    <w:rsid w:val="00954CB9"/>
    <w:rsid w:val="00960351"/>
    <w:rsid w:val="009617E2"/>
    <w:rsid w:val="00963600"/>
    <w:rsid w:val="009732CD"/>
    <w:rsid w:val="00983C11"/>
    <w:rsid w:val="00987CFD"/>
    <w:rsid w:val="009D72C7"/>
    <w:rsid w:val="009F173D"/>
    <w:rsid w:val="009F1FEA"/>
    <w:rsid w:val="00A00B98"/>
    <w:rsid w:val="00A137C7"/>
    <w:rsid w:val="00A152D2"/>
    <w:rsid w:val="00A2146F"/>
    <w:rsid w:val="00A21EFD"/>
    <w:rsid w:val="00A24BEA"/>
    <w:rsid w:val="00A40D8C"/>
    <w:rsid w:val="00A56E26"/>
    <w:rsid w:val="00A62816"/>
    <w:rsid w:val="00A768D4"/>
    <w:rsid w:val="00A95553"/>
    <w:rsid w:val="00A95648"/>
    <w:rsid w:val="00AA09E8"/>
    <w:rsid w:val="00AF0502"/>
    <w:rsid w:val="00B065DE"/>
    <w:rsid w:val="00B12231"/>
    <w:rsid w:val="00B23E67"/>
    <w:rsid w:val="00B24448"/>
    <w:rsid w:val="00B35FF2"/>
    <w:rsid w:val="00B41174"/>
    <w:rsid w:val="00B46EC4"/>
    <w:rsid w:val="00B54D15"/>
    <w:rsid w:val="00B67707"/>
    <w:rsid w:val="00B80E54"/>
    <w:rsid w:val="00B9433A"/>
    <w:rsid w:val="00BA20BD"/>
    <w:rsid w:val="00BF162F"/>
    <w:rsid w:val="00BF1D4A"/>
    <w:rsid w:val="00C3009E"/>
    <w:rsid w:val="00C34D27"/>
    <w:rsid w:val="00C4051F"/>
    <w:rsid w:val="00C42D59"/>
    <w:rsid w:val="00C465D4"/>
    <w:rsid w:val="00C46AE9"/>
    <w:rsid w:val="00C528B9"/>
    <w:rsid w:val="00C55E4C"/>
    <w:rsid w:val="00C77079"/>
    <w:rsid w:val="00C803FC"/>
    <w:rsid w:val="00C93567"/>
    <w:rsid w:val="00CA0B48"/>
    <w:rsid w:val="00CB023C"/>
    <w:rsid w:val="00CD6B7E"/>
    <w:rsid w:val="00CE436E"/>
    <w:rsid w:val="00CF2134"/>
    <w:rsid w:val="00D04AA6"/>
    <w:rsid w:val="00D06A64"/>
    <w:rsid w:val="00D344CF"/>
    <w:rsid w:val="00D46605"/>
    <w:rsid w:val="00D62CCA"/>
    <w:rsid w:val="00D63F87"/>
    <w:rsid w:val="00D7064B"/>
    <w:rsid w:val="00D9145B"/>
    <w:rsid w:val="00DD0F0C"/>
    <w:rsid w:val="00DD383C"/>
    <w:rsid w:val="00DE1241"/>
    <w:rsid w:val="00DE734D"/>
    <w:rsid w:val="00DE78D2"/>
    <w:rsid w:val="00E24CD4"/>
    <w:rsid w:val="00E30BAE"/>
    <w:rsid w:val="00E41FFE"/>
    <w:rsid w:val="00E71494"/>
    <w:rsid w:val="00E72900"/>
    <w:rsid w:val="00E8141F"/>
    <w:rsid w:val="00EA098F"/>
    <w:rsid w:val="00EB60DB"/>
    <w:rsid w:val="00EB68C6"/>
    <w:rsid w:val="00EC2A1A"/>
    <w:rsid w:val="00ED5DDC"/>
    <w:rsid w:val="00EF0C85"/>
    <w:rsid w:val="00F06B37"/>
    <w:rsid w:val="00F148A3"/>
    <w:rsid w:val="00F34B4D"/>
    <w:rsid w:val="00F45754"/>
    <w:rsid w:val="00F6116F"/>
    <w:rsid w:val="00F666B7"/>
    <w:rsid w:val="00F67280"/>
    <w:rsid w:val="00F73BBD"/>
    <w:rsid w:val="00F83219"/>
    <w:rsid w:val="00F85A65"/>
    <w:rsid w:val="00F93311"/>
    <w:rsid w:val="00F97E0A"/>
    <w:rsid w:val="00FA253B"/>
    <w:rsid w:val="00FE2470"/>
  </w:rsids>
  <m:mathPr>
    <m:mathFont m:val="Cambria Math"/>
    <m:brkBin m:val="before"/>
    <m:brkBinSub m:val="--"/>
    <m:smallFrac/>
    <m:dispDef/>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53A8944A"/>
  <w15:chartTrackingRefBased/>
  <w15:docId w15:val="{B5E586EF-0334-4919-BC9F-743D9942E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MS Mincho" w:hAnsi="Cambria" w:cs="Times New Roman"/>
        <w:lang w:val="en-AU" w:eastAsia="en-AU"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F4631"/>
    <w:pPr>
      <w:spacing w:after="240" w:line="264" w:lineRule="auto"/>
    </w:pPr>
    <w:rPr>
      <w:rFonts w:ascii="Arial" w:hAnsi="Arial" w:cs="Arial"/>
      <w:lang w:eastAsia="ja-JP"/>
    </w:rPr>
  </w:style>
  <w:style w:type="paragraph" w:styleId="Heading1">
    <w:name w:val="heading 1"/>
    <w:basedOn w:val="Normal"/>
    <w:next w:val="Normal"/>
    <w:link w:val="Heading1Char"/>
    <w:uiPriority w:val="9"/>
    <w:qFormat/>
    <w:rsid w:val="00446B8D"/>
    <w:pPr>
      <w:jc w:val="center"/>
      <w:outlineLvl w:val="0"/>
    </w:pPr>
    <w:rPr>
      <w:b/>
      <w:color w:val="1E3D78"/>
      <w:sz w:val="32"/>
    </w:rPr>
  </w:style>
  <w:style w:type="paragraph" w:styleId="Heading2">
    <w:name w:val="heading 2"/>
    <w:basedOn w:val="Normal"/>
    <w:next w:val="Normal"/>
    <w:link w:val="Heading2Char"/>
    <w:uiPriority w:val="9"/>
    <w:unhideWhenUsed/>
    <w:qFormat/>
    <w:rsid w:val="0039250D"/>
    <w:pPr>
      <w:keepNext/>
      <w:keepLines/>
      <w:spacing w:after="120"/>
      <w:outlineLvl w:val="1"/>
    </w:pPr>
    <w:rPr>
      <w:rFonts w:eastAsiaTheme="majorEastAsia"/>
      <w:b/>
      <w:bCs/>
      <w:color w:val="1E3D78"/>
      <w:sz w:val="28"/>
      <w:szCs w:val="28"/>
    </w:rPr>
  </w:style>
  <w:style w:type="paragraph" w:styleId="Heading3">
    <w:name w:val="heading 3"/>
    <w:basedOn w:val="Normal"/>
    <w:next w:val="Normal"/>
    <w:link w:val="Heading3Char"/>
    <w:uiPriority w:val="9"/>
    <w:unhideWhenUsed/>
    <w:qFormat/>
    <w:rsid w:val="0039250D"/>
    <w:pPr>
      <w:outlineLvl w:val="2"/>
    </w:pPr>
    <w:rPr>
      <w:b/>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1529D7"/>
    <w:pPr>
      <w:tabs>
        <w:tab w:val="center" w:pos="4320"/>
        <w:tab w:val="right" w:pos="8640"/>
      </w:tabs>
      <w:spacing w:after="120"/>
    </w:pPr>
    <w:rPr>
      <w:rFonts w:ascii="Arial" w:hAnsi="Arial" w:cs="Arial"/>
      <w:b/>
      <w:color w:val="1E3D78"/>
      <w:lang w:val="x-none" w:eastAsia="x-none"/>
    </w:rPr>
  </w:style>
  <w:style w:type="character" w:customStyle="1" w:styleId="HeaderChar">
    <w:name w:val="Header Char"/>
    <w:link w:val="Header"/>
    <w:uiPriority w:val="99"/>
    <w:rsid w:val="001529D7"/>
    <w:rPr>
      <w:rFonts w:ascii="Arial" w:hAnsi="Arial" w:cs="Arial"/>
      <w:b/>
      <w:color w:val="1E3D78"/>
      <w:lang w:val="x-none" w:eastAsia="x-none"/>
    </w:rPr>
  </w:style>
  <w:style w:type="paragraph" w:styleId="Footer">
    <w:name w:val="footer"/>
    <w:basedOn w:val="Normal"/>
    <w:link w:val="FooterChar"/>
    <w:uiPriority w:val="99"/>
    <w:unhideWhenUsed/>
    <w:rsid w:val="00F666B7"/>
    <w:pPr>
      <w:tabs>
        <w:tab w:val="center" w:pos="4320"/>
        <w:tab w:val="right" w:pos="8640"/>
      </w:tabs>
    </w:pPr>
    <w:rPr>
      <w:lang w:val="x-none" w:eastAsia="x-none"/>
    </w:rPr>
  </w:style>
  <w:style w:type="character" w:customStyle="1" w:styleId="FooterChar">
    <w:name w:val="Footer Char"/>
    <w:link w:val="Footer"/>
    <w:uiPriority w:val="99"/>
    <w:rsid w:val="00F666B7"/>
    <w:rPr>
      <w:sz w:val="24"/>
    </w:rPr>
  </w:style>
  <w:style w:type="paragraph" w:styleId="BalloonText">
    <w:name w:val="Balloon Text"/>
    <w:basedOn w:val="Normal"/>
    <w:link w:val="BalloonTextChar"/>
    <w:uiPriority w:val="99"/>
    <w:semiHidden/>
    <w:unhideWhenUsed/>
    <w:rsid w:val="00F666B7"/>
    <w:rPr>
      <w:rFonts w:ascii="Lucida Grande" w:hAnsi="Lucida Grande"/>
      <w:sz w:val="18"/>
      <w:szCs w:val="18"/>
      <w:lang w:val="x-none" w:eastAsia="x-none"/>
    </w:rPr>
  </w:style>
  <w:style w:type="character" w:customStyle="1" w:styleId="BalloonTextChar">
    <w:name w:val="Balloon Text Char"/>
    <w:link w:val="BalloonText"/>
    <w:uiPriority w:val="99"/>
    <w:semiHidden/>
    <w:rsid w:val="00F666B7"/>
    <w:rPr>
      <w:rFonts w:ascii="Lucida Grande" w:hAnsi="Lucida Grande" w:cs="Lucida Grande"/>
      <w:sz w:val="18"/>
      <w:szCs w:val="18"/>
    </w:rPr>
  </w:style>
  <w:style w:type="character" w:styleId="CommentReference">
    <w:name w:val="annotation reference"/>
    <w:uiPriority w:val="99"/>
    <w:semiHidden/>
    <w:unhideWhenUsed/>
    <w:rsid w:val="00DE1241"/>
    <w:rPr>
      <w:sz w:val="16"/>
      <w:szCs w:val="16"/>
    </w:rPr>
  </w:style>
  <w:style w:type="paragraph" w:styleId="CommentText">
    <w:name w:val="annotation text"/>
    <w:basedOn w:val="Normal"/>
    <w:link w:val="CommentTextChar"/>
    <w:uiPriority w:val="99"/>
    <w:semiHidden/>
    <w:unhideWhenUsed/>
    <w:rsid w:val="00DE1241"/>
  </w:style>
  <w:style w:type="character" w:customStyle="1" w:styleId="CommentTextChar">
    <w:name w:val="Comment Text Char"/>
    <w:link w:val="CommentText"/>
    <w:uiPriority w:val="99"/>
    <w:semiHidden/>
    <w:rsid w:val="00DE1241"/>
    <w:rPr>
      <w:lang w:eastAsia="ja-JP"/>
    </w:rPr>
  </w:style>
  <w:style w:type="paragraph" w:styleId="CommentSubject">
    <w:name w:val="annotation subject"/>
    <w:basedOn w:val="CommentText"/>
    <w:next w:val="CommentText"/>
    <w:link w:val="CommentSubjectChar"/>
    <w:uiPriority w:val="99"/>
    <w:semiHidden/>
    <w:unhideWhenUsed/>
    <w:rsid w:val="00DE1241"/>
    <w:rPr>
      <w:b/>
      <w:bCs/>
    </w:rPr>
  </w:style>
  <w:style w:type="character" w:customStyle="1" w:styleId="CommentSubjectChar">
    <w:name w:val="Comment Subject Char"/>
    <w:link w:val="CommentSubject"/>
    <w:uiPriority w:val="99"/>
    <w:semiHidden/>
    <w:rsid w:val="00DE1241"/>
    <w:rPr>
      <w:b/>
      <w:bCs/>
      <w:lang w:eastAsia="ja-JP"/>
    </w:rPr>
  </w:style>
  <w:style w:type="character" w:styleId="Hyperlink">
    <w:name w:val="Hyperlink"/>
    <w:basedOn w:val="DefaultParagraphFont"/>
    <w:uiPriority w:val="99"/>
    <w:unhideWhenUsed/>
    <w:rsid w:val="001A24F9"/>
    <w:rPr>
      <w:color w:val="0563C1" w:themeColor="hyperlink"/>
      <w:u w:val="single"/>
    </w:rPr>
  </w:style>
  <w:style w:type="character" w:styleId="FollowedHyperlink">
    <w:name w:val="FollowedHyperlink"/>
    <w:basedOn w:val="DefaultParagraphFont"/>
    <w:uiPriority w:val="99"/>
    <w:semiHidden/>
    <w:unhideWhenUsed/>
    <w:rsid w:val="00781870"/>
    <w:rPr>
      <w:color w:val="954F72" w:themeColor="followedHyperlink"/>
      <w:u w:val="single"/>
    </w:rPr>
  </w:style>
  <w:style w:type="table" w:styleId="TableGrid">
    <w:name w:val="Table Grid"/>
    <w:basedOn w:val="TableNormal"/>
    <w:uiPriority w:val="59"/>
    <w:rsid w:val="007078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SWSESTableStyle1">
    <w:name w:val="NSW SES Table Style 1"/>
    <w:basedOn w:val="TableNormal"/>
    <w:uiPriority w:val="99"/>
    <w:rsid w:val="00446B8D"/>
    <w:rPr>
      <w:rFonts w:ascii="Arial" w:hAnsi="Arial"/>
    </w:rPr>
    <w:tblPr>
      <w:tblBorders>
        <w:top w:val="single" w:sz="2" w:space="0" w:color="auto"/>
        <w:left w:val="single" w:sz="2" w:space="0" w:color="auto"/>
        <w:bottom w:val="single" w:sz="2" w:space="0" w:color="auto"/>
        <w:right w:val="single" w:sz="2" w:space="0" w:color="auto"/>
        <w:insideV w:val="single" w:sz="2" w:space="0" w:color="auto"/>
      </w:tblBorders>
    </w:tblPr>
    <w:tcPr>
      <w:tcMar>
        <w:top w:w="85" w:type="dxa"/>
        <w:left w:w="85" w:type="dxa"/>
        <w:bottom w:w="85" w:type="dxa"/>
        <w:right w:w="85" w:type="dxa"/>
      </w:tcMar>
    </w:tcPr>
    <w:tblStylePr w:type="firstRow">
      <w:pPr>
        <w:jc w:val="left"/>
      </w:pPr>
      <w:rPr>
        <w:rFonts w:ascii="Arial" w:hAnsi="Arial"/>
        <w:sz w:val="20"/>
      </w:rPr>
      <w:tblPr/>
      <w:tcPr>
        <w:shd w:val="clear" w:color="auto" w:fill="1E3D78"/>
        <w:vAlign w:val="center"/>
      </w:tcPr>
    </w:tblStylePr>
    <w:tblStylePr w:type="firstCol">
      <w:tblPr/>
      <w:tcPr>
        <w:shd w:val="clear" w:color="auto" w:fill="E7E6E6" w:themeFill="background2"/>
      </w:tcPr>
    </w:tblStylePr>
  </w:style>
  <w:style w:type="paragraph" w:styleId="NormalWeb">
    <w:name w:val="Normal (Web)"/>
    <w:basedOn w:val="Normal"/>
    <w:uiPriority w:val="99"/>
    <w:unhideWhenUsed/>
    <w:rsid w:val="006A5D59"/>
    <w:pPr>
      <w:spacing w:before="100" w:beforeAutospacing="1" w:after="100" w:afterAutospacing="1"/>
    </w:pPr>
    <w:rPr>
      <w:rFonts w:ascii="Times New Roman" w:eastAsia="Times New Roman" w:hAnsi="Times New Roman"/>
      <w:szCs w:val="24"/>
      <w:lang w:eastAsia="en-AU"/>
    </w:rPr>
  </w:style>
  <w:style w:type="paragraph" w:styleId="ListParagraph">
    <w:name w:val="List Paragraph"/>
    <w:basedOn w:val="Normal"/>
    <w:uiPriority w:val="72"/>
    <w:qFormat/>
    <w:rsid w:val="00CE436E"/>
    <w:pPr>
      <w:numPr>
        <w:numId w:val="11"/>
      </w:numPr>
      <w:contextualSpacing/>
    </w:pPr>
  </w:style>
  <w:style w:type="paragraph" w:styleId="BodyText">
    <w:name w:val="Body Text"/>
    <w:basedOn w:val="Normal"/>
    <w:link w:val="BodyTextChar"/>
    <w:uiPriority w:val="99"/>
    <w:rsid w:val="00D06A64"/>
    <w:rPr>
      <w:rFonts w:ascii="Times New Roman" w:eastAsia="Times New Roman" w:hAnsi="Times New Roman"/>
      <w:sz w:val="22"/>
      <w:lang w:val="en-US" w:eastAsia="en-AU"/>
    </w:rPr>
  </w:style>
  <w:style w:type="character" w:customStyle="1" w:styleId="BodyTextChar">
    <w:name w:val="Body Text Char"/>
    <w:basedOn w:val="DefaultParagraphFont"/>
    <w:link w:val="BodyText"/>
    <w:uiPriority w:val="99"/>
    <w:rsid w:val="00D06A64"/>
    <w:rPr>
      <w:rFonts w:ascii="Times New Roman" w:eastAsia="Times New Roman" w:hAnsi="Times New Roman"/>
      <w:sz w:val="22"/>
      <w:lang w:val="en-US"/>
    </w:rPr>
  </w:style>
  <w:style w:type="paragraph" w:styleId="Title">
    <w:name w:val="Title"/>
    <w:basedOn w:val="Normal"/>
    <w:next w:val="Normal"/>
    <w:link w:val="TitleChar"/>
    <w:rsid w:val="001B2594"/>
    <w:pPr>
      <w:keepNext/>
      <w:keepLines/>
      <w:spacing w:after="60" w:line="276" w:lineRule="auto"/>
    </w:pPr>
    <w:rPr>
      <w:rFonts w:eastAsia="Arial"/>
      <w:sz w:val="52"/>
      <w:szCs w:val="52"/>
      <w:lang w:val="en-GB" w:eastAsia="en-GB"/>
    </w:rPr>
  </w:style>
  <w:style w:type="character" w:customStyle="1" w:styleId="TitleChar">
    <w:name w:val="Title Char"/>
    <w:basedOn w:val="DefaultParagraphFont"/>
    <w:link w:val="Title"/>
    <w:rsid w:val="001B2594"/>
    <w:rPr>
      <w:rFonts w:ascii="Arial" w:eastAsia="Arial" w:hAnsi="Arial" w:cs="Arial"/>
      <w:sz w:val="52"/>
      <w:szCs w:val="52"/>
      <w:lang w:val="en-GB" w:eastAsia="en-GB"/>
    </w:rPr>
  </w:style>
  <w:style w:type="paragraph" w:styleId="FootnoteText">
    <w:name w:val="footnote text"/>
    <w:basedOn w:val="Normal"/>
    <w:link w:val="FootnoteTextChar"/>
    <w:uiPriority w:val="99"/>
    <w:semiHidden/>
    <w:unhideWhenUsed/>
    <w:rsid w:val="00111AF4"/>
  </w:style>
  <w:style w:type="character" w:customStyle="1" w:styleId="FootnoteTextChar">
    <w:name w:val="Footnote Text Char"/>
    <w:basedOn w:val="DefaultParagraphFont"/>
    <w:link w:val="FootnoteText"/>
    <w:uiPriority w:val="99"/>
    <w:semiHidden/>
    <w:rsid w:val="00111AF4"/>
    <w:rPr>
      <w:lang w:eastAsia="ja-JP"/>
    </w:rPr>
  </w:style>
  <w:style w:type="character" w:styleId="FootnoteReference">
    <w:name w:val="footnote reference"/>
    <w:basedOn w:val="DefaultParagraphFont"/>
    <w:uiPriority w:val="99"/>
    <w:semiHidden/>
    <w:unhideWhenUsed/>
    <w:rsid w:val="00111AF4"/>
    <w:rPr>
      <w:vertAlign w:val="superscript"/>
    </w:rPr>
  </w:style>
  <w:style w:type="character" w:customStyle="1" w:styleId="Heading1Char">
    <w:name w:val="Heading 1 Char"/>
    <w:basedOn w:val="DefaultParagraphFont"/>
    <w:link w:val="Heading1"/>
    <w:uiPriority w:val="9"/>
    <w:rsid w:val="00446B8D"/>
    <w:rPr>
      <w:rFonts w:ascii="Arial" w:hAnsi="Arial" w:cs="Arial"/>
      <w:b/>
      <w:color w:val="1E3D78"/>
      <w:sz w:val="32"/>
      <w:lang w:eastAsia="ja-JP"/>
    </w:rPr>
  </w:style>
  <w:style w:type="character" w:customStyle="1" w:styleId="Heading2Char">
    <w:name w:val="Heading 2 Char"/>
    <w:basedOn w:val="DefaultParagraphFont"/>
    <w:link w:val="Heading2"/>
    <w:uiPriority w:val="9"/>
    <w:rsid w:val="0039250D"/>
    <w:rPr>
      <w:rFonts w:ascii="Arial" w:eastAsiaTheme="majorEastAsia" w:hAnsi="Arial" w:cs="Arial"/>
      <w:b/>
      <w:bCs/>
      <w:color w:val="1E3D78"/>
      <w:sz w:val="28"/>
      <w:szCs w:val="28"/>
      <w:lang w:eastAsia="ja-JP"/>
    </w:rPr>
  </w:style>
  <w:style w:type="character" w:customStyle="1" w:styleId="Heading3Char">
    <w:name w:val="Heading 3 Char"/>
    <w:basedOn w:val="DefaultParagraphFont"/>
    <w:link w:val="Heading3"/>
    <w:uiPriority w:val="9"/>
    <w:rsid w:val="0039250D"/>
    <w:rPr>
      <w:rFonts w:ascii="Arial" w:hAnsi="Arial" w:cs="Arial"/>
      <w:b/>
      <w:i/>
      <w:color w:val="000000" w:themeColor="text1"/>
      <w:lang w:eastAsia="ja-JP"/>
    </w:rPr>
  </w:style>
  <w:style w:type="character" w:styleId="UnresolvedMention">
    <w:name w:val="Unresolved Mention"/>
    <w:basedOn w:val="DefaultParagraphFont"/>
    <w:uiPriority w:val="99"/>
    <w:semiHidden/>
    <w:unhideWhenUsed/>
    <w:rsid w:val="003967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68769">
      <w:bodyDiv w:val="1"/>
      <w:marLeft w:val="0"/>
      <w:marRight w:val="0"/>
      <w:marTop w:val="0"/>
      <w:marBottom w:val="0"/>
      <w:divBdr>
        <w:top w:val="none" w:sz="0" w:space="0" w:color="auto"/>
        <w:left w:val="none" w:sz="0" w:space="0" w:color="auto"/>
        <w:bottom w:val="none" w:sz="0" w:space="0" w:color="auto"/>
        <w:right w:val="none" w:sz="0" w:space="0" w:color="auto"/>
      </w:divBdr>
      <w:divsChild>
        <w:div w:id="1809082295">
          <w:marLeft w:val="0"/>
          <w:marRight w:val="0"/>
          <w:marTop w:val="0"/>
          <w:marBottom w:val="0"/>
          <w:divBdr>
            <w:top w:val="none" w:sz="0" w:space="0" w:color="auto"/>
            <w:left w:val="none" w:sz="0" w:space="0" w:color="auto"/>
            <w:bottom w:val="none" w:sz="0" w:space="0" w:color="auto"/>
            <w:right w:val="none" w:sz="0" w:space="0" w:color="auto"/>
          </w:divBdr>
        </w:div>
      </w:divsChild>
    </w:div>
    <w:div w:id="32074869">
      <w:bodyDiv w:val="1"/>
      <w:marLeft w:val="0"/>
      <w:marRight w:val="0"/>
      <w:marTop w:val="0"/>
      <w:marBottom w:val="0"/>
      <w:divBdr>
        <w:top w:val="none" w:sz="0" w:space="0" w:color="auto"/>
        <w:left w:val="none" w:sz="0" w:space="0" w:color="auto"/>
        <w:bottom w:val="none" w:sz="0" w:space="0" w:color="auto"/>
        <w:right w:val="none" w:sz="0" w:space="0" w:color="auto"/>
      </w:divBdr>
      <w:divsChild>
        <w:div w:id="1367412317">
          <w:marLeft w:val="0"/>
          <w:marRight w:val="0"/>
          <w:marTop w:val="0"/>
          <w:marBottom w:val="0"/>
          <w:divBdr>
            <w:top w:val="none" w:sz="0" w:space="0" w:color="auto"/>
            <w:left w:val="none" w:sz="0" w:space="0" w:color="auto"/>
            <w:bottom w:val="none" w:sz="0" w:space="0" w:color="auto"/>
            <w:right w:val="none" w:sz="0" w:space="0" w:color="auto"/>
          </w:divBdr>
        </w:div>
      </w:divsChild>
    </w:div>
    <w:div w:id="39017737">
      <w:bodyDiv w:val="1"/>
      <w:marLeft w:val="0"/>
      <w:marRight w:val="0"/>
      <w:marTop w:val="0"/>
      <w:marBottom w:val="0"/>
      <w:divBdr>
        <w:top w:val="none" w:sz="0" w:space="0" w:color="auto"/>
        <w:left w:val="none" w:sz="0" w:space="0" w:color="auto"/>
        <w:bottom w:val="none" w:sz="0" w:space="0" w:color="auto"/>
        <w:right w:val="none" w:sz="0" w:space="0" w:color="auto"/>
      </w:divBdr>
    </w:div>
    <w:div w:id="344668904">
      <w:bodyDiv w:val="1"/>
      <w:marLeft w:val="0"/>
      <w:marRight w:val="0"/>
      <w:marTop w:val="0"/>
      <w:marBottom w:val="0"/>
      <w:divBdr>
        <w:top w:val="none" w:sz="0" w:space="0" w:color="auto"/>
        <w:left w:val="none" w:sz="0" w:space="0" w:color="auto"/>
        <w:bottom w:val="none" w:sz="0" w:space="0" w:color="auto"/>
        <w:right w:val="none" w:sz="0" w:space="0" w:color="auto"/>
      </w:divBdr>
    </w:div>
    <w:div w:id="457340149">
      <w:bodyDiv w:val="1"/>
      <w:marLeft w:val="0"/>
      <w:marRight w:val="0"/>
      <w:marTop w:val="0"/>
      <w:marBottom w:val="0"/>
      <w:divBdr>
        <w:top w:val="none" w:sz="0" w:space="0" w:color="auto"/>
        <w:left w:val="none" w:sz="0" w:space="0" w:color="auto"/>
        <w:bottom w:val="none" w:sz="0" w:space="0" w:color="auto"/>
        <w:right w:val="none" w:sz="0" w:space="0" w:color="auto"/>
      </w:divBdr>
      <w:divsChild>
        <w:div w:id="1672832358">
          <w:marLeft w:val="0"/>
          <w:marRight w:val="0"/>
          <w:marTop w:val="0"/>
          <w:marBottom w:val="0"/>
          <w:divBdr>
            <w:top w:val="none" w:sz="0" w:space="0" w:color="auto"/>
            <w:left w:val="none" w:sz="0" w:space="0" w:color="auto"/>
            <w:bottom w:val="none" w:sz="0" w:space="0" w:color="auto"/>
            <w:right w:val="none" w:sz="0" w:space="0" w:color="auto"/>
          </w:divBdr>
        </w:div>
      </w:divsChild>
    </w:div>
    <w:div w:id="802892796">
      <w:bodyDiv w:val="1"/>
      <w:marLeft w:val="0"/>
      <w:marRight w:val="0"/>
      <w:marTop w:val="0"/>
      <w:marBottom w:val="0"/>
      <w:divBdr>
        <w:top w:val="none" w:sz="0" w:space="0" w:color="auto"/>
        <w:left w:val="none" w:sz="0" w:space="0" w:color="auto"/>
        <w:bottom w:val="none" w:sz="0" w:space="0" w:color="auto"/>
        <w:right w:val="none" w:sz="0" w:space="0" w:color="auto"/>
      </w:divBdr>
      <w:divsChild>
        <w:div w:id="1592205299">
          <w:marLeft w:val="0"/>
          <w:marRight w:val="0"/>
          <w:marTop w:val="0"/>
          <w:marBottom w:val="0"/>
          <w:divBdr>
            <w:top w:val="none" w:sz="0" w:space="0" w:color="auto"/>
            <w:left w:val="none" w:sz="0" w:space="0" w:color="auto"/>
            <w:bottom w:val="none" w:sz="0" w:space="0" w:color="auto"/>
            <w:right w:val="none" w:sz="0" w:space="0" w:color="auto"/>
          </w:divBdr>
        </w:div>
      </w:divsChild>
    </w:div>
    <w:div w:id="947660433">
      <w:bodyDiv w:val="1"/>
      <w:marLeft w:val="0"/>
      <w:marRight w:val="0"/>
      <w:marTop w:val="0"/>
      <w:marBottom w:val="0"/>
      <w:divBdr>
        <w:top w:val="none" w:sz="0" w:space="0" w:color="auto"/>
        <w:left w:val="none" w:sz="0" w:space="0" w:color="auto"/>
        <w:bottom w:val="none" w:sz="0" w:space="0" w:color="auto"/>
        <w:right w:val="none" w:sz="0" w:space="0" w:color="auto"/>
      </w:divBdr>
      <w:divsChild>
        <w:div w:id="220214654">
          <w:marLeft w:val="0"/>
          <w:marRight w:val="0"/>
          <w:marTop w:val="0"/>
          <w:marBottom w:val="0"/>
          <w:divBdr>
            <w:top w:val="none" w:sz="0" w:space="0" w:color="auto"/>
            <w:left w:val="none" w:sz="0" w:space="0" w:color="auto"/>
            <w:bottom w:val="none" w:sz="0" w:space="0" w:color="auto"/>
            <w:right w:val="none" w:sz="0" w:space="0" w:color="auto"/>
          </w:divBdr>
        </w:div>
      </w:divsChild>
    </w:div>
    <w:div w:id="1320502869">
      <w:bodyDiv w:val="1"/>
      <w:marLeft w:val="0"/>
      <w:marRight w:val="0"/>
      <w:marTop w:val="0"/>
      <w:marBottom w:val="0"/>
      <w:divBdr>
        <w:top w:val="none" w:sz="0" w:space="0" w:color="auto"/>
        <w:left w:val="none" w:sz="0" w:space="0" w:color="auto"/>
        <w:bottom w:val="none" w:sz="0" w:space="0" w:color="auto"/>
        <w:right w:val="none" w:sz="0" w:space="0" w:color="auto"/>
      </w:divBdr>
      <w:divsChild>
        <w:div w:id="709190295">
          <w:marLeft w:val="0"/>
          <w:marRight w:val="0"/>
          <w:marTop w:val="0"/>
          <w:marBottom w:val="0"/>
          <w:divBdr>
            <w:top w:val="none" w:sz="0" w:space="0" w:color="auto"/>
            <w:left w:val="none" w:sz="0" w:space="0" w:color="auto"/>
            <w:bottom w:val="none" w:sz="0" w:space="0" w:color="auto"/>
            <w:right w:val="none" w:sz="0" w:space="0" w:color="auto"/>
          </w:divBdr>
          <w:divsChild>
            <w:div w:id="1947806494">
              <w:marLeft w:val="-225"/>
              <w:marRight w:val="-225"/>
              <w:marTop w:val="0"/>
              <w:marBottom w:val="0"/>
              <w:divBdr>
                <w:top w:val="none" w:sz="0" w:space="0" w:color="auto"/>
                <w:left w:val="none" w:sz="0" w:space="0" w:color="auto"/>
                <w:bottom w:val="none" w:sz="0" w:space="0" w:color="auto"/>
                <w:right w:val="none" w:sz="0" w:space="0" w:color="auto"/>
              </w:divBdr>
              <w:divsChild>
                <w:div w:id="1580209126">
                  <w:marLeft w:val="0"/>
                  <w:marRight w:val="0"/>
                  <w:marTop w:val="0"/>
                  <w:marBottom w:val="0"/>
                  <w:divBdr>
                    <w:top w:val="none" w:sz="0" w:space="0" w:color="auto"/>
                    <w:left w:val="none" w:sz="0" w:space="0" w:color="auto"/>
                    <w:bottom w:val="none" w:sz="0" w:space="0" w:color="auto"/>
                    <w:right w:val="none" w:sz="0" w:space="0" w:color="auto"/>
                  </w:divBdr>
                  <w:divsChild>
                    <w:div w:id="293679593">
                      <w:marLeft w:val="0"/>
                      <w:marRight w:val="0"/>
                      <w:marTop w:val="0"/>
                      <w:marBottom w:val="0"/>
                      <w:divBdr>
                        <w:top w:val="none" w:sz="0" w:space="0" w:color="auto"/>
                        <w:left w:val="none" w:sz="0" w:space="0" w:color="auto"/>
                        <w:bottom w:val="none" w:sz="0" w:space="0" w:color="auto"/>
                        <w:right w:val="none" w:sz="0" w:space="0" w:color="auto"/>
                      </w:divBdr>
                      <w:divsChild>
                        <w:div w:id="253050438">
                          <w:marLeft w:val="0"/>
                          <w:marRight w:val="0"/>
                          <w:marTop w:val="0"/>
                          <w:marBottom w:val="0"/>
                          <w:divBdr>
                            <w:top w:val="none" w:sz="0" w:space="0" w:color="auto"/>
                            <w:left w:val="none" w:sz="0" w:space="0" w:color="auto"/>
                            <w:bottom w:val="none" w:sz="0" w:space="0" w:color="auto"/>
                            <w:right w:val="none" w:sz="0" w:space="0" w:color="auto"/>
                          </w:divBdr>
                          <w:divsChild>
                            <w:div w:id="651712055">
                              <w:marLeft w:val="0"/>
                              <w:marRight w:val="0"/>
                              <w:marTop w:val="0"/>
                              <w:marBottom w:val="0"/>
                              <w:divBdr>
                                <w:top w:val="none" w:sz="0" w:space="0" w:color="auto"/>
                                <w:left w:val="none" w:sz="0" w:space="0" w:color="auto"/>
                                <w:bottom w:val="none" w:sz="0" w:space="0" w:color="auto"/>
                                <w:right w:val="none" w:sz="0" w:space="0" w:color="auto"/>
                              </w:divBdr>
                              <w:divsChild>
                                <w:div w:id="8303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1980850">
      <w:bodyDiv w:val="1"/>
      <w:marLeft w:val="0"/>
      <w:marRight w:val="0"/>
      <w:marTop w:val="0"/>
      <w:marBottom w:val="0"/>
      <w:divBdr>
        <w:top w:val="none" w:sz="0" w:space="0" w:color="auto"/>
        <w:left w:val="none" w:sz="0" w:space="0" w:color="auto"/>
        <w:bottom w:val="none" w:sz="0" w:space="0" w:color="auto"/>
        <w:right w:val="none" w:sz="0" w:space="0" w:color="auto"/>
      </w:divBdr>
      <w:divsChild>
        <w:div w:id="1124158538">
          <w:marLeft w:val="0"/>
          <w:marRight w:val="0"/>
          <w:marTop w:val="0"/>
          <w:marBottom w:val="0"/>
          <w:divBdr>
            <w:top w:val="none" w:sz="0" w:space="0" w:color="auto"/>
            <w:left w:val="none" w:sz="0" w:space="0" w:color="auto"/>
            <w:bottom w:val="none" w:sz="0" w:space="0" w:color="auto"/>
            <w:right w:val="none" w:sz="0" w:space="0" w:color="auto"/>
          </w:divBdr>
          <w:divsChild>
            <w:div w:id="1063218422">
              <w:marLeft w:val="-225"/>
              <w:marRight w:val="-225"/>
              <w:marTop w:val="0"/>
              <w:marBottom w:val="0"/>
              <w:divBdr>
                <w:top w:val="none" w:sz="0" w:space="0" w:color="auto"/>
                <w:left w:val="none" w:sz="0" w:space="0" w:color="auto"/>
                <w:bottom w:val="none" w:sz="0" w:space="0" w:color="auto"/>
                <w:right w:val="none" w:sz="0" w:space="0" w:color="auto"/>
              </w:divBdr>
              <w:divsChild>
                <w:div w:id="13505279">
                  <w:marLeft w:val="0"/>
                  <w:marRight w:val="0"/>
                  <w:marTop w:val="0"/>
                  <w:marBottom w:val="0"/>
                  <w:divBdr>
                    <w:top w:val="none" w:sz="0" w:space="0" w:color="auto"/>
                    <w:left w:val="none" w:sz="0" w:space="0" w:color="auto"/>
                    <w:bottom w:val="none" w:sz="0" w:space="0" w:color="auto"/>
                    <w:right w:val="none" w:sz="0" w:space="0" w:color="auto"/>
                  </w:divBdr>
                  <w:divsChild>
                    <w:div w:id="2079327606">
                      <w:marLeft w:val="0"/>
                      <w:marRight w:val="0"/>
                      <w:marTop w:val="0"/>
                      <w:marBottom w:val="0"/>
                      <w:divBdr>
                        <w:top w:val="none" w:sz="0" w:space="0" w:color="auto"/>
                        <w:left w:val="none" w:sz="0" w:space="0" w:color="auto"/>
                        <w:bottom w:val="none" w:sz="0" w:space="0" w:color="auto"/>
                        <w:right w:val="none" w:sz="0" w:space="0" w:color="auto"/>
                      </w:divBdr>
                      <w:divsChild>
                        <w:div w:id="399908789">
                          <w:marLeft w:val="0"/>
                          <w:marRight w:val="0"/>
                          <w:marTop w:val="0"/>
                          <w:marBottom w:val="0"/>
                          <w:divBdr>
                            <w:top w:val="none" w:sz="0" w:space="0" w:color="auto"/>
                            <w:left w:val="none" w:sz="0" w:space="0" w:color="auto"/>
                            <w:bottom w:val="none" w:sz="0" w:space="0" w:color="auto"/>
                            <w:right w:val="none" w:sz="0" w:space="0" w:color="auto"/>
                          </w:divBdr>
                          <w:divsChild>
                            <w:div w:id="1333676645">
                              <w:marLeft w:val="0"/>
                              <w:marRight w:val="0"/>
                              <w:marTop w:val="0"/>
                              <w:marBottom w:val="0"/>
                              <w:divBdr>
                                <w:top w:val="none" w:sz="0" w:space="0" w:color="auto"/>
                                <w:left w:val="none" w:sz="0" w:space="0" w:color="auto"/>
                                <w:bottom w:val="none" w:sz="0" w:space="0" w:color="auto"/>
                                <w:right w:val="none" w:sz="0" w:space="0" w:color="auto"/>
                              </w:divBdr>
                              <w:divsChild>
                                <w:div w:id="78211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2029749">
      <w:bodyDiv w:val="1"/>
      <w:marLeft w:val="0"/>
      <w:marRight w:val="0"/>
      <w:marTop w:val="0"/>
      <w:marBottom w:val="0"/>
      <w:divBdr>
        <w:top w:val="none" w:sz="0" w:space="0" w:color="auto"/>
        <w:left w:val="none" w:sz="0" w:space="0" w:color="auto"/>
        <w:bottom w:val="none" w:sz="0" w:space="0" w:color="auto"/>
        <w:right w:val="none" w:sz="0" w:space="0" w:color="auto"/>
      </w:divBdr>
    </w:div>
    <w:div w:id="1692802236">
      <w:bodyDiv w:val="1"/>
      <w:marLeft w:val="0"/>
      <w:marRight w:val="0"/>
      <w:marTop w:val="0"/>
      <w:marBottom w:val="0"/>
      <w:divBdr>
        <w:top w:val="none" w:sz="0" w:space="0" w:color="auto"/>
        <w:left w:val="none" w:sz="0" w:space="0" w:color="auto"/>
        <w:bottom w:val="none" w:sz="0" w:space="0" w:color="auto"/>
        <w:right w:val="none" w:sz="0" w:space="0" w:color="auto"/>
      </w:divBdr>
      <w:divsChild>
        <w:div w:id="576867022">
          <w:marLeft w:val="0"/>
          <w:marRight w:val="0"/>
          <w:marTop w:val="0"/>
          <w:marBottom w:val="0"/>
          <w:divBdr>
            <w:top w:val="none" w:sz="0" w:space="0" w:color="auto"/>
            <w:left w:val="none" w:sz="0" w:space="0" w:color="auto"/>
            <w:bottom w:val="none" w:sz="0" w:space="0" w:color="auto"/>
            <w:right w:val="none" w:sz="0" w:space="0" w:color="auto"/>
          </w:divBdr>
        </w:div>
      </w:divsChild>
    </w:div>
    <w:div w:id="17735479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Layout" Target="diagrams/layout1.xml"/><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hyperlink" Target="http://www.ses.nsw.gov.au/hawkesbury-nepean-floods/" TargetMode="External"/><Relationship Id="rId25" Type="http://schemas.openxmlformats.org/officeDocument/2006/relationships/image" Target="media/image10.jpe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image" Target="media/image5.jpe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9.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8.jpeg"/><Relationship Id="rId28" Type="http://schemas.openxmlformats.org/officeDocument/2006/relationships/hyperlink" Target="http://www.seshomeemergencyplan.com.au/index.php" TargetMode="External"/><Relationship Id="rId36" Type="http://schemas.openxmlformats.org/officeDocument/2006/relationships/footer" Target="footer3.xml"/><Relationship Id="rId10" Type="http://schemas.openxmlformats.org/officeDocument/2006/relationships/hyperlink" Target="https://youtu.be/jo9VbKbMZ6o" TargetMode="External"/><Relationship Id="rId19" Type="http://schemas.openxmlformats.org/officeDocument/2006/relationships/image" Target="media/image4.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ses.nsw.gov.au/hawkesbury-nepean-floods/" TargetMode="External"/><Relationship Id="rId14" Type="http://schemas.openxmlformats.org/officeDocument/2006/relationships/diagramQuickStyle" Target="diagrams/quickStyle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4.png"/><Relationship Id="rId35"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0013500\Dropbox\Geography%20Project\Website%20-%20see%20Flooding%20in%20HNV%20-%20FOR%20REVIEW%20INSW%20also\Resources%20for%20website\Drafts\HN_Landing%20Page_template_NSW%20SES%20MASTER.dotx" TargetMode="Externa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996F062-1557-4F70-ADE6-2096A1FB4AD7}" type="doc">
      <dgm:prSet loTypeId="urn:microsoft.com/office/officeart/2005/8/layout/cycle2" loCatId="cycle" qsTypeId="urn:microsoft.com/office/officeart/2005/8/quickstyle/simple1" qsCatId="simple" csTypeId="urn:microsoft.com/office/officeart/2005/8/colors/colorful1" csCatId="colorful" phldr="1"/>
      <dgm:spPr/>
      <dgm:t>
        <a:bodyPr/>
        <a:lstStyle/>
        <a:p>
          <a:endParaRPr lang="en-US"/>
        </a:p>
      </dgm:t>
    </dgm:pt>
    <dgm:pt modelId="{FF15BE5A-C878-4BB3-AC16-23860649BB95}">
      <dgm:prSet phldrT="[Text]"/>
      <dgm:spPr>
        <a:solidFill>
          <a:schemeClr val="accent1">
            <a:lumMod val="75000"/>
          </a:schemeClr>
        </a:solidFill>
      </dgm:spPr>
      <dgm:t>
        <a:bodyPr/>
        <a:lstStyle/>
        <a:p>
          <a:r>
            <a:rPr lang="en-US"/>
            <a:t>Know your risks</a:t>
          </a:r>
        </a:p>
      </dgm:t>
    </dgm:pt>
    <dgm:pt modelId="{069AB3D3-2899-4A4A-B573-1E58B89DCC9D}" type="parTrans" cxnId="{EB391649-13C2-41DE-B659-FDF1BAA6A23A}">
      <dgm:prSet/>
      <dgm:spPr/>
      <dgm:t>
        <a:bodyPr/>
        <a:lstStyle/>
        <a:p>
          <a:endParaRPr lang="en-US"/>
        </a:p>
      </dgm:t>
    </dgm:pt>
    <dgm:pt modelId="{A7EDDB4E-E34C-4268-B385-982BC9C63841}" type="sibTrans" cxnId="{EB391649-13C2-41DE-B659-FDF1BAA6A23A}">
      <dgm:prSet/>
      <dgm:spPr/>
      <dgm:t>
        <a:bodyPr/>
        <a:lstStyle/>
        <a:p>
          <a:endParaRPr lang="en-US"/>
        </a:p>
      </dgm:t>
    </dgm:pt>
    <dgm:pt modelId="{931EE96D-8D2F-414F-A3CA-FB46A5EBB6D5}">
      <dgm:prSet phldrT="[Text]"/>
      <dgm:spPr>
        <a:solidFill>
          <a:schemeClr val="accent6">
            <a:lumMod val="75000"/>
          </a:schemeClr>
        </a:solidFill>
      </dgm:spPr>
      <dgm:t>
        <a:bodyPr/>
        <a:lstStyle/>
        <a:p>
          <a:r>
            <a:rPr lang="en-US"/>
            <a:t>Understand where to go</a:t>
          </a:r>
        </a:p>
      </dgm:t>
    </dgm:pt>
    <dgm:pt modelId="{0FDF8879-54D8-4991-A03B-33B9958CD837}" type="parTrans" cxnId="{49507030-7613-4C1F-B72E-706994E04183}">
      <dgm:prSet/>
      <dgm:spPr/>
      <dgm:t>
        <a:bodyPr/>
        <a:lstStyle/>
        <a:p>
          <a:endParaRPr lang="en-US"/>
        </a:p>
      </dgm:t>
    </dgm:pt>
    <dgm:pt modelId="{F89D744C-E7B4-4740-84BA-EA6618AFC421}" type="sibTrans" cxnId="{49507030-7613-4C1F-B72E-706994E04183}">
      <dgm:prSet/>
      <dgm:spPr/>
      <dgm:t>
        <a:bodyPr/>
        <a:lstStyle/>
        <a:p>
          <a:endParaRPr lang="en-US"/>
        </a:p>
      </dgm:t>
    </dgm:pt>
    <dgm:pt modelId="{D5E32A12-6AD3-4A0E-B55D-D130D2AB42AF}">
      <dgm:prSet phldrT="[Text]"/>
      <dgm:spPr/>
      <dgm:t>
        <a:bodyPr/>
        <a:lstStyle/>
        <a:p>
          <a:r>
            <a:rPr lang="en-US"/>
            <a:t>Prepare a home emergency kit</a:t>
          </a:r>
        </a:p>
      </dgm:t>
    </dgm:pt>
    <dgm:pt modelId="{8EA83AA4-0E93-4FEB-AA8E-1D497B2D2CAE}" type="parTrans" cxnId="{4B96EE9B-811E-48AD-B41D-BEF165448A37}">
      <dgm:prSet/>
      <dgm:spPr/>
      <dgm:t>
        <a:bodyPr/>
        <a:lstStyle/>
        <a:p>
          <a:endParaRPr lang="en-US"/>
        </a:p>
      </dgm:t>
    </dgm:pt>
    <dgm:pt modelId="{81B41027-E815-431D-811A-ED930B0CDDE2}" type="sibTrans" cxnId="{4B96EE9B-811E-48AD-B41D-BEF165448A37}">
      <dgm:prSet/>
      <dgm:spPr/>
      <dgm:t>
        <a:bodyPr/>
        <a:lstStyle/>
        <a:p>
          <a:endParaRPr lang="en-US"/>
        </a:p>
      </dgm:t>
    </dgm:pt>
    <dgm:pt modelId="{4D8BDED9-3FBA-4161-897B-59996F840FC3}">
      <dgm:prSet phldrT="[Text]"/>
      <dgm:spPr>
        <a:solidFill>
          <a:schemeClr val="accent6">
            <a:lumMod val="75000"/>
          </a:schemeClr>
        </a:solidFill>
      </dgm:spPr>
      <dgm:t>
        <a:bodyPr/>
        <a:lstStyle/>
        <a:p>
          <a:r>
            <a:rPr lang="en-US"/>
            <a:t>Check your insurance</a:t>
          </a:r>
        </a:p>
      </dgm:t>
    </dgm:pt>
    <dgm:pt modelId="{F19DE294-413F-4E75-AF58-494E536D7B14}" type="parTrans" cxnId="{6D11764F-CA72-41D2-B289-A7AE434721DA}">
      <dgm:prSet/>
      <dgm:spPr/>
      <dgm:t>
        <a:bodyPr/>
        <a:lstStyle/>
        <a:p>
          <a:endParaRPr lang="en-US"/>
        </a:p>
      </dgm:t>
    </dgm:pt>
    <dgm:pt modelId="{390A1E7B-21BB-4907-A296-89D74B33416A}" type="sibTrans" cxnId="{6D11764F-CA72-41D2-B289-A7AE434721DA}">
      <dgm:prSet/>
      <dgm:spPr/>
      <dgm:t>
        <a:bodyPr/>
        <a:lstStyle/>
        <a:p>
          <a:endParaRPr lang="en-US"/>
        </a:p>
      </dgm:t>
    </dgm:pt>
    <dgm:pt modelId="{A3EF7B51-7125-4CCA-B288-99447DEFB44F}">
      <dgm:prSet/>
      <dgm:spPr>
        <a:solidFill>
          <a:schemeClr val="accent2">
            <a:lumMod val="75000"/>
          </a:schemeClr>
        </a:solidFill>
      </dgm:spPr>
      <dgm:t>
        <a:bodyPr/>
        <a:lstStyle/>
        <a:p>
          <a:r>
            <a:rPr lang="en-US"/>
            <a:t>Know who </a:t>
          </a:r>
        </a:p>
        <a:p>
          <a:r>
            <a:rPr lang="en-US"/>
            <a:t>to call</a:t>
          </a:r>
        </a:p>
      </dgm:t>
    </dgm:pt>
    <dgm:pt modelId="{5220DC55-DEAF-45AC-A268-4D771D87B332}" type="parTrans" cxnId="{18E78406-F02E-4E17-A134-A5F91A67C1BE}">
      <dgm:prSet/>
      <dgm:spPr/>
      <dgm:t>
        <a:bodyPr/>
        <a:lstStyle/>
        <a:p>
          <a:endParaRPr lang="en-US"/>
        </a:p>
      </dgm:t>
    </dgm:pt>
    <dgm:pt modelId="{A632F809-75B6-46A3-8141-B3EA405EFBB3}" type="sibTrans" cxnId="{18E78406-F02E-4E17-A134-A5F91A67C1BE}">
      <dgm:prSet/>
      <dgm:spPr/>
      <dgm:t>
        <a:bodyPr/>
        <a:lstStyle/>
        <a:p>
          <a:endParaRPr lang="en-US"/>
        </a:p>
      </dgm:t>
    </dgm:pt>
    <dgm:pt modelId="{0161E316-5FBD-4342-85E9-969931098493}">
      <dgm:prSet/>
      <dgm:spPr>
        <a:solidFill>
          <a:schemeClr val="accent2">
            <a:lumMod val="75000"/>
          </a:schemeClr>
        </a:solidFill>
      </dgm:spPr>
      <dgm:t>
        <a:bodyPr/>
        <a:lstStyle/>
        <a:p>
          <a:r>
            <a:rPr lang="en-US"/>
            <a:t>Know when to act during a flood emergency</a:t>
          </a:r>
        </a:p>
      </dgm:t>
    </dgm:pt>
    <dgm:pt modelId="{35FF0360-B534-42AC-928B-9089447C5B47}" type="parTrans" cxnId="{E1A15518-C253-4E33-8EC4-F4D7F45FAA54}">
      <dgm:prSet/>
      <dgm:spPr/>
      <dgm:t>
        <a:bodyPr/>
        <a:lstStyle/>
        <a:p>
          <a:endParaRPr lang="en-US"/>
        </a:p>
      </dgm:t>
    </dgm:pt>
    <dgm:pt modelId="{1C1080FF-0A65-41A5-826B-F0C71C0A2C5A}" type="sibTrans" cxnId="{E1A15518-C253-4E33-8EC4-F4D7F45FAA54}">
      <dgm:prSet/>
      <dgm:spPr/>
      <dgm:t>
        <a:bodyPr/>
        <a:lstStyle/>
        <a:p>
          <a:endParaRPr lang="en-US"/>
        </a:p>
      </dgm:t>
    </dgm:pt>
    <dgm:pt modelId="{F63D6410-B992-42FD-963F-84B8725D820E}" type="pres">
      <dgm:prSet presAssocID="{D996F062-1557-4F70-ADE6-2096A1FB4AD7}" presName="cycle" presStyleCnt="0">
        <dgm:presLayoutVars>
          <dgm:dir/>
          <dgm:resizeHandles val="exact"/>
        </dgm:presLayoutVars>
      </dgm:prSet>
      <dgm:spPr/>
    </dgm:pt>
    <dgm:pt modelId="{A72FF3A8-9878-4329-A755-37815FC98D58}" type="pres">
      <dgm:prSet presAssocID="{FF15BE5A-C878-4BB3-AC16-23860649BB95}" presName="node" presStyleLbl="node1" presStyleIdx="0" presStyleCnt="6">
        <dgm:presLayoutVars>
          <dgm:bulletEnabled val="1"/>
        </dgm:presLayoutVars>
      </dgm:prSet>
      <dgm:spPr/>
    </dgm:pt>
    <dgm:pt modelId="{82F980A9-A922-4611-BBE3-7ACC47018B71}" type="pres">
      <dgm:prSet presAssocID="{A7EDDB4E-E34C-4268-B385-982BC9C63841}" presName="sibTrans" presStyleLbl="sibTrans2D1" presStyleIdx="0" presStyleCnt="6"/>
      <dgm:spPr/>
    </dgm:pt>
    <dgm:pt modelId="{E9B73753-E519-43EA-85D8-95B300C16372}" type="pres">
      <dgm:prSet presAssocID="{A7EDDB4E-E34C-4268-B385-982BC9C63841}" presName="connectorText" presStyleLbl="sibTrans2D1" presStyleIdx="0" presStyleCnt="6"/>
      <dgm:spPr/>
    </dgm:pt>
    <dgm:pt modelId="{F03273EA-39A2-4417-B5F6-69EF8760D3CF}" type="pres">
      <dgm:prSet presAssocID="{931EE96D-8D2F-414F-A3CA-FB46A5EBB6D5}" presName="node" presStyleLbl="node1" presStyleIdx="1" presStyleCnt="6">
        <dgm:presLayoutVars>
          <dgm:bulletEnabled val="1"/>
        </dgm:presLayoutVars>
      </dgm:prSet>
      <dgm:spPr/>
    </dgm:pt>
    <dgm:pt modelId="{7894C93F-EE1D-4260-BA39-C34ED0E72648}" type="pres">
      <dgm:prSet presAssocID="{F89D744C-E7B4-4740-84BA-EA6618AFC421}" presName="sibTrans" presStyleLbl="sibTrans2D1" presStyleIdx="1" presStyleCnt="6"/>
      <dgm:spPr/>
    </dgm:pt>
    <dgm:pt modelId="{AA9C8137-95FE-4D61-B305-F6E4D11740C3}" type="pres">
      <dgm:prSet presAssocID="{F89D744C-E7B4-4740-84BA-EA6618AFC421}" presName="connectorText" presStyleLbl="sibTrans2D1" presStyleIdx="1" presStyleCnt="6"/>
      <dgm:spPr/>
    </dgm:pt>
    <dgm:pt modelId="{5315766F-E5B5-402C-A9A4-67AE8664A047}" type="pres">
      <dgm:prSet presAssocID="{A3EF7B51-7125-4CCA-B288-99447DEFB44F}" presName="node" presStyleLbl="node1" presStyleIdx="2" presStyleCnt="6">
        <dgm:presLayoutVars>
          <dgm:bulletEnabled val="1"/>
        </dgm:presLayoutVars>
      </dgm:prSet>
      <dgm:spPr/>
    </dgm:pt>
    <dgm:pt modelId="{F0200B38-6E71-43C5-BF10-4D1CF73FBD41}" type="pres">
      <dgm:prSet presAssocID="{A632F809-75B6-46A3-8141-B3EA405EFBB3}" presName="sibTrans" presStyleLbl="sibTrans2D1" presStyleIdx="2" presStyleCnt="6"/>
      <dgm:spPr/>
    </dgm:pt>
    <dgm:pt modelId="{C3E14FFE-2983-478D-9E2B-6A8C19678EA2}" type="pres">
      <dgm:prSet presAssocID="{A632F809-75B6-46A3-8141-B3EA405EFBB3}" presName="connectorText" presStyleLbl="sibTrans2D1" presStyleIdx="2" presStyleCnt="6"/>
      <dgm:spPr/>
    </dgm:pt>
    <dgm:pt modelId="{4D7BEE57-29E6-4A48-9800-67DB6EBE0B07}" type="pres">
      <dgm:prSet presAssocID="{D5E32A12-6AD3-4A0E-B55D-D130D2AB42AF}" presName="node" presStyleLbl="node1" presStyleIdx="3" presStyleCnt="6">
        <dgm:presLayoutVars>
          <dgm:bulletEnabled val="1"/>
        </dgm:presLayoutVars>
      </dgm:prSet>
      <dgm:spPr/>
    </dgm:pt>
    <dgm:pt modelId="{87844158-AC80-4B3E-8D37-F2A11EFC9FF5}" type="pres">
      <dgm:prSet presAssocID="{81B41027-E815-431D-811A-ED930B0CDDE2}" presName="sibTrans" presStyleLbl="sibTrans2D1" presStyleIdx="3" presStyleCnt="6"/>
      <dgm:spPr/>
    </dgm:pt>
    <dgm:pt modelId="{338B33DE-9BB1-4CEB-9973-05C257D1E51E}" type="pres">
      <dgm:prSet presAssocID="{81B41027-E815-431D-811A-ED930B0CDDE2}" presName="connectorText" presStyleLbl="sibTrans2D1" presStyleIdx="3" presStyleCnt="6"/>
      <dgm:spPr/>
    </dgm:pt>
    <dgm:pt modelId="{13456247-F3BB-44A9-B92B-CAF5E9D0E222}" type="pres">
      <dgm:prSet presAssocID="{4D8BDED9-3FBA-4161-897B-59996F840FC3}" presName="node" presStyleLbl="node1" presStyleIdx="4" presStyleCnt="6">
        <dgm:presLayoutVars>
          <dgm:bulletEnabled val="1"/>
        </dgm:presLayoutVars>
      </dgm:prSet>
      <dgm:spPr/>
    </dgm:pt>
    <dgm:pt modelId="{CA93417C-1755-4F0D-B242-479751B9C6F1}" type="pres">
      <dgm:prSet presAssocID="{390A1E7B-21BB-4907-A296-89D74B33416A}" presName="sibTrans" presStyleLbl="sibTrans2D1" presStyleIdx="4" presStyleCnt="6"/>
      <dgm:spPr/>
    </dgm:pt>
    <dgm:pt modelId="{A395B417-D079-4AB6-BFE9-4FFEFD7DA0E3}" type="pres">
      <dgm:prSet presAssocID="{390A1E7B-21BB-4907-A296-89D74B33416A}" presName="connectorText" presStyleLbl="sibTrans2D1" presStyleIdx="4" presStyleCnt="6"/>
      <dgm:spPr/>
    </dgm:pt>
    <dgm:pt modelId="{0D01802B-779F-4134-820D-01F586935207}" type="pres">
      <dgm:prSet presAssocID="{0161E316-5FBD-4342-85E9-969931098493}" presName="node" presStyleLbl="node1" presStyleIdx="5" presStyleCnt="6">
        <dgm:presLayoutVars>
          <dgm:bulletEnabled val="1"/>
        </dgm:presLayoutVars>
      </dgm:prSet>
      <dgm:spPr/>
    </dgm:pt>
    <dgm:pt modelId="{85F0CD14-373D-4FA7-B7DB-0539642A5AC7}" type="pres">
      <dgm:prSet presAssocID="{1C1080FF-0A65-41A5-826B-F0C71C0A2C5A}" presName="sibTrans" presStyleLbl="sibTrans2D1" presStyleIdx="5" presStyleCnt="6"/>
      <dgm:spPr/>
    </dgm:pt>
    <dgm:pt modelId="{C2D2820E-C7B6-4AE1-9304-538B137BCAD6}" type="pres">
      <dgm:prSet presAssocID="{1C1080FF-0A65-41A5-826B-F0C71C0A2C5A}" presName="connectorText" presStyleLbl="sibTrans2D1" presStyleIdx="5" presStyleCnt="6"/>
      <dgm:spPr/>
    </dgm:pt>
  </dgm:ptLst>
  <dgm:cxnLst>
    <dgm:cxn modelId="{18E78406-F02E-4E17-A134-A5F91A67C1BE}" srcId="{D996F062-1557-4F70-ADE6-2096A1FB4AD7}" destId="{A3EF7B51-7125-4CCA-B288-99447DEFB44F}" srcOrd="2" destOrd="0" parTransId="{5220DC55-DEAF-45AC-A268-4D771D87B332}" sibTransId="{A632F809-75B6-46A3-8141-B3EA405EFBB3}"/>
    <dgm:cxn modelId="{90FE4517-2114-42B3-936C-826F862A0EB5}" type="presOf" srcId="{A3EF7B51-7125-4CCA-B288-99447DEFB44F}" destId="{5315766F-E5B5-402C-A9A4-67AE8664A047}" srcOrd="0" destOrd="0" presId="urn:microsoft.com/office/officeart/2005/8/layout/cycle2"/>
    <dgm:cxn modelId="{E1A15518-C253-4E33-8EC4-F4D7F45FAA54}" srcId="{D996F062-1557-4F70-ADE6-2096A1FB4AD7}" destId="{0161E316-5FBD-4342-85E9-969931098493}" srcOrd="5" destOrd="0" parTransId="{35FF0360-B534-42AC-928B-9089447C5B47}" sibTransId="{1C1080FF-0A65-41A5-826B-F0C71C0A2C5A}"/>
    <dgm:cxn modelId="{BC743C1F-E5D3-46AC-A310-9A368628BFEB}" type="presOf" srcId="{81B41027-E815-431D-811A-ED930B0CDDE2}" destId="{338B33DE-9BB1-4CEB-9973-05C257D1E51E}" srcOrd="1" destOrd="0" presId="urn:microsoft.com/office/officeart/2005/8/layout/cycle2"/>
    <dgm:cxn modelId="{49507030-7613-4C1F-B72E-706994E04183}" srcId="{D996F062-1557-4F70-ADE6-2096A1FB4AD7}" destId="{931EE96D-8D2F-414F-A3CA-FB46A5EBB6D5}" srcOrd="1" destOrd="0" parTransId="{0FDF8879-54D8-4991-A03B-33B9958CD837}" sibTransId="{F89D744C-E7B4-4740-84BA-EA6618AFC421}"/>
    <dgm:cxn modelId="{47414138-E25D-422A-B3E2-3F0486896BC0}" type="presOf" srcId="{D5E32A12-6AD3-4A0E-B55D-D130D2AB42AF}" destId="{4D7BEE57-29E6-4A48-9800-67DB6EBE0B07}" srcOrd="0" destOrd="0" presId="urn:microsoft.com/office/officeart/2005/8/layout/cycle2"/>
    <dgm:cxn modelId="{E1AF083C-52B5-42DD-8226-0267549AFDDE}" type="presOf" srcId="{A632F809-75B6-46A3-8141-B3EA405EFBB3}" destId="{F0200B38-6E71-43C5-BF10-4D1CF73FBD41}" srcOrd="0" destOrd="0" presId="urn:microsoft.com/office/officeart/2005/8/layout/cycle2"/>
    <dgm:cxn modelId="{A1A67A40-1598-4014-996D-EA33950E8B2D}" type="presOf" srcId="{A632F809-75B6-46A3-8141-B3EA405EFBB3}" destId="{C3E14FFE-2983-478D-9E2B-6A8C19678EA2}" srcOrd="1" destOrd="0" presId="urn:microsoft.com/office/officeart/2005/8/layout/cycle2"/>
    <dgm:cxn modelId="{EB391649-13C2-41DE-B659-FDF1BAA6A23A}" srcId="{D996F062-1557-4F70-ADE6-2096A1FB4AD7}" destId="{FF15BE5A-C878-4BB3-AC16-23860649BB95}" srcOrd="0" destOrd="0" parTransId="{069AB3D3-2899-4A4A-B573-1E58B89DCC9D}" sibTransId="{A7EDDB4E-E34C-4268-B385-982BC9C63841}"/>
    <dgm:cxn modelId="{73750C4A-E0AA-48B5-8D17-78814B2FCA84}" type="presOf" srcId="{1C1080FF-0A65-41A5-826B-F0C71C0A2C5A}" destId="{C2D2820E-C7B6-4AE1-9304-538B137BCAD6}" srcOrd="1" destOrd="0" presId="urn:microsoft.com/office/officeart/2005/8/layout/cycle2"/>
    <dgm:cxn modelId="{6D11764F-CA72-41D2-B289-A7AE434721DA}" srcId="{D996F062-1557-4F70-ADE6-2096A1FB4AD7}" destId="{4D8BDED9-3FBA-4161-897B-59996F840FC3}" srcOrd="4" destOrd="0" parTransId="{F19DE294-413F-4E75-AF58-494E536D7B14}" sibTransId="{390A1E7B-21BB-4907-A296-89D74B33416A}"/>
    <dgm:cxn modelId="{979C2754-F372-47FB-B6BB-103C1AAF8802}" type="presOf" srcId="{F89D744C-E7B4-4740-84BA-EA6618AFC421}" destId="{7894C93F-EE1D-4260-BA39-C34ED0E72648}" srcOrd="0" destOrd="0" presId="urn:microsoft.com/office/officeart/2005/8/layout/cycle2"/>
    <dgm:cxn modelId="{B38CFD7A-1294-445D-B889-57BA9475494A}" type="presOf" srcId="{F89D744C-E7B4-4740-84BA-EA6618AFC421}" destId="{AA9C8137-95FE-4D61-B305-F6E4D11740C3}" srcOrd="1" destOrd="0" presId="urn:microsoft.com/office/officeart/2005/8/layout/cycle2"/>
    <dgm:cxn modelId="{31E22B8D-E91A-4AA1-B724-67B191ED8057}" type="presOf" srcId="{931EE96D-8D2F-414F-A3CA-FB46A5EBB6D5}" destId="{F03273EA-39A2-4417-B5F6-69EF8760D3CF}" srcOrd="0" destOrd="0" presId="urn:microsoft.com/office/officeart/2005/8/layout/cycle2"/>
    <dgm:cxn modelId="{4B96EE9B-811E-48AD-B41D-BEF165448A37}" srcId="{D996F062-1557-4F70-ADE6-2096A1FB4AD7}" destId="{D5E32A12-6AD3-4A0E-B55D-D130D2AB42AF}" srcOrd="3" destOrd="0" parTransId="{8EA83AA4-0E93-4FEB-AA8E-1D497B2D2CAE}" sibTransId="{81B41027-E815-431D-811A-ED930B0CDDE2}"/>
    <dgm:cxn modelId="{9932C99F-645A-40D2-904E-9251C3B13AD7}" type="presOf" srcId="{FF15BE5A-C878-4BB3-AC16-23860649BB95}" destId="{A72FF3A8-9878-4329-A755-37815FC98D58}" srcOrd="0" destOrd="0" presId="urn:microsoft.com/office/officeart/2005/8/layout/cycle2"/>
    <dgm:cxn modelId="{ED09ADA6-C606-4A75-8D5D-46CFC34C7D1D}" type="presOf" srcId="{81B41027-E815-431D-811A-ED930B0CDDE2}" destId="{87844158-AC80-4B3E-8D37-F2A11EFC9FF5}" srcOrd="0" destOrd="0" presId="urn:microsoft.com/office/officeart/2005/8/layout/cycle2"/>
    <dgm:cxn modelId="{FA300DA9-BB96-400D-9058-35A461D6789C}" type="presOf" srcId="{0161E316-5FBD-4342-85E9-969931098493}" destId="{0D01802B-779F-4134-820D-01F586935207}" srcOrd="0" destOrd="0" presId="urn:microsoft.com/office/officeart/2005/8/layout/cycle2"/>
    <dgm:cxn modelId="{D2CF2CAA-01A1-4515-A747-C8445395DB43}" type="presOf" srcId="{390A1E7B-21BB-4907-A296-89D74B33416A}" destId="{CA93417C-1755-4F0D-B242-479751B9C6F1}" srcOrd="0" destOrd="0" presId="urn:microsoft.com/office/officeart/2005/8/layout/cycle2"/>
    <dgm:cxn modelId="{D11FB0CF-4372-4205-8869-C017F1602C98}" type="presOf" srcId="{A7EDDB4E-E34C-4268-B385-982BC9C63841}" destId="{82F980A9-A922-4611-BBE3-7ACC47018B71}" srcOrd="0" destOrd="0" presId="urn:microsoft.com/office/officeart/2005/8/layout/cycle2"/>
    <dgm:cxn modelId="{5A0BA7D0-FF4C-405A-88CB-AF476AF7F850}" type="presOf" srcId="{4D8BDED9-3FBA-4161-897B-59996F840FC3}" destId="{13456247-F3BB-44A9-B92B-CAF5E9D0E222}" srcOrd="0" destOrd="0" presId="urn:microsoft.com/office/officeart/2005/8/layout/cycle2"/>
    <dgm:cxn modelId="{380DBFD2-1F91-45BD-99C0-38C65470EA57}" type="presOf" srcId="{D996F062-1557-4F70-ADE6-2096A1FB4AD7}" destId="{F63D6410-B992-42FD-963F-84B8725D820E}" srcOrd="0" destOrd="0" presId="urn:microsoft.com/office/officeart/2005/8/layout/cycle2"/>
    <dgm:cxn modelId="{19F6E8DA-3A65-4022-943E-0BF48FE3622E}" type="presOf" srcId="{1C1080FF-0A65-41A5-826B-F0C71C0A2C5A}" destId="{85F0CD14-373D-4FA7-B7DB-0539642A5AC7}" srcOrd="0" destOrd="0" presId="urn:microsoft.com/office/officeart/2005/8/layout/cycle2"/>
    <dgm:cxn modelId="{0187DBDE-AD14-40D4-80F0-88409AD02D7A}" type="presOf" srcId="{390A1E7B-21BB-4907-A296-89D74B33416A}" destId="{A395B417-D079-4AB6-BFE9-4FFEFD7DA0E3}" srcOrd="1" destOrd="0" presId="urn:microsoft.com/office/officeart/2005/8/layout/cycle2"/>
    <dgm:cxn modelId="{4F5105E5-9A19-4ABE-965B-C80B3CD02E09}" type="presOf" srcId="{A7EDDB4E-E34C-4268-B385-982BC9C63841}" destId="{E9B73753-E519-43EA-85D8-95B300C16372}" srcOrd="1" destOrd="0" presId="urn:microsoft.com/office/officeart/2005/8/layout/cycle2"/>
    <dgm:cxn modelId="{CA2FD598-3FA9-413C-8023-A051A35EC008}" type="presParOf" srcId="{F63D6410-B992-42FD-963F-84B8725D820E}" destId="{A72FF3A8-9878-4329-A755-37815FC98D58}" srcOrd="0" destOrd="0" presId="urn:microsoft.com/office/officeart/2005/8/layout/cycle2"/>
    <dgm:cxn modelId="{1FC231E6-2E6C-42DF-A537-6FEED3892F43}" type="presParOf" srcId="{F63D6410-B992-42FD-963F-84B8725D820E}" destId="{82F980A9-A922-4611-BBE3-7ACC47018B71}" srcOrd="1" destOrd="0" presId="urn:microsoft.com/office/officeart/2005/8/layout/cycle2"/>
    <dgm:cxn modelId="{63704F09-3FAA-4E31-B331-1543528F2B28}" type="presParOf" srcId="{82F980A9-A922-4611-BBE3-7ACC47018B71}" destId="{E9B73753-E519-43EA-85D8-95B300C16372}" srcOrd="0" destOrd="0" presId="urn:microsoft.com/office/officeart/2005/8/layout/cycle2"/>
    <dgm:cxn modelId="{283301D7-33B0-43B4-9299-EAA37931D536}" type="presParOf" srcId="{F63D6410-B992-42FD-963F-84B8725D820E}" destId="{F03273EA-39A2-4417-B5F6-69EF8760D3CF}" srcOrd="2" destOrd="0" presId="urn:microsoft.com/office/officeart/2005/8/layout/cycle2"/>
    <dgm:cxn modelId="{736081D3-6D5A-4A44-BC9B-BDFA9B8DE3E4}" type="presParOf" srcId="{F63D6410-B992-42FD-963F-84B8725D820E}" destId="{7894C93F-EE1D-4260-BA39-C34ED0E72648}" srcOrd="3" destOrd="0" presId="urn:microsoft.com/office/officeart/2005/8/layout/cycle2"/>
    <dgm:cxn modelId="{E238985E-FD9C-42A6-8753-0557373DF769}" type="presParOf" srcId="{7894C93F-EE1D-4260-BA39-C34ED0E72648}" destId="{AA9C8137-95FE-4D61-B305-F6E4D11740C3}" srcOrd="0" destOrd="0" presId="urn:microsoft.com/office/officeart/2005/8/layout/cycle2"/>
    <dgm:cxn modelId="{4D6FA21A-F41F-4E8C-ACF2-F5DED69B9094}" type="presParOf" srcId="{F63D6410-B992-42FD-963F-84B8725D820E}" destId="{5315766F-E5B5-402C-A9A4-67AE8664A047}" srcOrd="4" destOrd="0" presId="urn:microsoft.com/office/officeart/2005/8/layout/cycle2"/>
    <dgm:cxn modelId="{5A33537E-207B-4200-8BBD-085F15BAE96B}" type="presParOf" srcId="{F63D6410-B992-42FD-963F-84B8725D820E}" destId="{F0200B38-6E71-43C5-BF10-4D1CF73FBD41}" srcOrd="5" destOrd="0" presId="urn:microsoft.com/office/officeart/2005/8/layout/cycle2"/>
    <dgm:cxn modelId="{E49400F6-5E67-4E0C-A8FD-657D625A9C61}" type="presParOf" srcId="{F0200B38-6E71-43C5-BF10-4D1CF73FBD41}" destId="{C3E14FFE-2983-478D-9E2B-6A8C19678EA2}" srcOrd="0" destOrd="0" presId="urn:microsoft.com/office/officeart/2005/8/layout/cycle2"/>
    <dgm:cxn modelId="{EC251C4E-4210-41FE-9F43-90047380C23A}" type="presParOf" srcId="{F63D6410-B992-42FD-963F-84B8725D820E}" destId="{4D7BEE57-29E6-4A48-9800-67DB6EBE0B07}" srcOrd="6" destOrd="0" presId="urn:microsoft.com/office/officeart/2005/8/layout/cycle2"/>
    <dgm:cxn modelId="{2D07F21C-0BEB-4A1E-B8C2-7053D44027CA}" type="presParOf" srcId="{F63D6410-B992-42FD-963F-84B8725D820E}" destId="{87844158-AC80-4B3E-8D37-F2A11EFC9FF5}" srcOrd="7" destOrd="0" presId="urn:microsoft.com/office/officeart/2005/8/layout/cycle2"/>
    <dgm:cxn modelId="{5CFB6498-9937-400E-A491-2026343A54B8}" type="presParOf" srcId="{87844158-AC80-4B3E-8D37-F2A11EFC9FF5}" destId="{338B33DE-9BB1-4CEB-9973-05C257D1E51E}" srcOrd="0" destOrd="0" presId="urn:microsoft.com/office/officeart/2005/8/layout/cycle2"/>
    <dgm:cxn modelId="{94538390-2B76-427E-8A4E-BC4ED75886A5}" type="presParOf" srcId="{F63D6410-B992-42FD-963F-84B8725D820E}" destId="{13456247-F3BB-44A9-B92B-CAF5E9D0E222}" srcOrd="8" destOrd="0" presId="urn:microsoft.com/office/officeart/2005/8/layout/cycle2"/>
    <dgm:cxn modelId="{8E674732-486B-47EF-AB7C-05360B69C31A}" type="presParOf" srcId="{F63D6410-B992-42FD-963F-84B8725D820E}" destId="{CA93417C-1755-4F0D-B242-479751B9C6F1}" srcOrd="9" destOrd="0" presId="urn:microsoft.com/office/officeart/2005/8/layout/cycle2"/>
    <dgm:cxn modelId="{D4253C59-86F8-4DD8-A68A-F4422E88451F}" type="presParOf" srcId="{CA93417C-1755-4F0D-B242-479751B9C6F1}" destId="{A395B417-D079-4AB6-BFE9-4FFEFD7DA0E3}" srcOrd="0" destOrd="0" presId="urn:microsoft.com/office/officeart/2005/8/layout/cycle2"/>
    <dgm:cxn modelId="{4753A4B8-D669-4E16-BB26-95D8C23E9E2E}" type="presParOf" srcId="{F63D6410-B992-42FD-963F-84B8725D820E}" destId="{0D01802B-779F-4134-820D-01F586935207}" srcOrd="10" destOrd="0" presId="urn:microsoft.com/office/officeart/2005/8/layout/cycle2"/>
    <dgm:cxn modelId="{D821A884-3F9D-4FE8-932C-25D3BDCB7DDF}" type="presParOf" srcId="{F63D6410-B992-42FD-963F-84B8725D820E}" destId="{85F0CD14-373D-4FA7-B7DB-0539642A5AC7}" srcOrd="11" destOrd="0" presId="urn:microsoft.com/office/officeart/2005/8/layout/cycle2"/>
    <dgm:cxn modelId="{C84A6C3E-16E0-4D2B-9B21-A242C99B54C8}" type="presParOf" srcId="{85F0CD14-373D-4FA7-B7DB-0539642A5AC7}" destId="{C2D2820E-C7B6-4AE1-9304-538B137BCAD6}" srcOrd="0" destOrd="0" presId="urn:microsoft.com/office/officeart/2005/8/layout/cycle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72FF3A8-9878-4329-A755-37815FC98D58}">
      <dsp:nvSpPr>
        <dsp:cNvPr id="0" name=""/>
        <dsp:cNvSpPr/>
      </dsp:nvSpPr>
      <dsp:spPr>
        <a:xfrm>
          <a:off x="2296782" y="806"/>
          <a:ext cx="1471954" cy="1471954"/>
        </a:xfrm>
        <a:prstGeom prst="ellipse">
          <a:avLst/>
        </a:prstGeom>
        <a:solidFill>
          <a:schemeClr val="accent1">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US" sz="1500" kern="1200"/>
            <a:t>Know your risks</a:t>
          </a:r>
        </a:p>
      </dsp:txBody>
      <dsp:txXfrm>
        <a:off x="2512345" y="216369"/>
        <a:ext cx="1040828" cy="1040828"/>
      </dsp:txXfrm>
    </dsp:sp>
    <dsp:sp modelId="{82F980A9-A922-4611-BBE3-7ACC47018B71}">
      <dsp:nvSpPr>
        <dsp:cNvPr id="0" name=""/>
        <dsp:cNvSpPr/>
      </dsp:nvSpPr>
      <dsp:spPr>
        <a:xfrm rot="1800000">
          <a:off x="3784882" y="1035878"/>
          <a:ext cx="392306" cy="496784"/>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a:off x="3792766" y="1105812"/>
        <a:ext cx="274614" cy="298070"/>
      </dsp:txXfrm>
    </dsp:sp>
    <dsp:sp modelId="{F03273EA-39A2-4417-B5F6-69EF8760D3CF}">
      <dsp:nvSpPr>
        <dsp:cNvPr id="0" name=""/>
        <dsp:cNvSpPr/>
      </dsp:nvSpPr>
      <dsp:spPr>
        <a:xfrm>
          <a:off x="4212566" y="1106884"/>
          <a:ext cx="1471954" cy="1471954"/>
        </a:xfrm>
        <a:prstGeom prst="ellipse">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US" sz="1500" kern="1200"/>
            <a:t>Understand where to go</a:t>
          </a:r>
        </a:p>
      </dsp:txBody>
      <dsp:txXfrm>
        <a:off x="4428129" y="1322447"/>
        <a:ext cx="1040828" cy="1040828"/>
      </dsp:txXfrm>
    </dsp:sp>
    <dsp:sp modelId="{7894C93F-EE1D-4260-BA39-C34ED0E72648}">
      <dsp:nvSpPr>
        <dsp:cNvPr id="0" name=""/>
        <dsp:cNvSpPr/>
      </dsp:nvSpPr>
      <dsp:spPr>
        <a:xfrm rot="5400000">
          <a:off x="4752390" y="2689444"/>
          <a:ext cx="392306" cy="496784"/>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a:off x="4811236" y="2729955"/>
        <a:ext cx="274614" cy="298070"/>
      </dsp:txXfrm>
    </dsp:sp>
    <dsp:sp modelId="{5315766F-E5B5-402C-A9A4-67AE8664A047}">
      <dsp:nvSpPr>
        <dsp:cNvPr id="0" name=""/>
        <dsp:cNvSpPr/>
      </dsp:nvSpPr>
      <dsp:spPr>
        <a:xfrm>
          <a:off x="4212566" y="3319040"/>
          <a:ext cx="1471954" cy="1471954"/>
        </a:xfrm>
        <a:prstGeom prst="ellipse">
          <a:avLst/>
        </a:prstGeom>
        <a:solidFill>
          <a:schemeClr val="accent2">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US" sz="1500" kern="1200"/>
            <a:t>Know who </a:t>
          </a:r>
        </a:p>
        <a:p>
          <a:pPr marL="0" lvl="0" indent="0" algn="ctr" defTabSz="666750">
            <a:lnSpc>
              <a:spcPct val="90000"/>
            </a:lnSpc>
            <a:spcBef>
              <a:spcPct val="0"/>
            </a:spcBef>
            <a:spcAft>
              <a:spcPct val="35000"/>
            </a:spcAft>
            <a:buNone/>
          </a:pPr>
          <a:r>
            <a:rPr lang="en-US" sz="1500" kern="1200"/>
            <a:t>to call</a:t>
          </a:r>
        </a:p>
      </dsp:txBody>
      <dsp:txXfrm>
        <a:off x="4428129" y="3534603"/>
        <a:ext cx="1040828" cy="1040828"/>
      </dsp:txXfrm>
    </dsp:sp>
    <dsp:sp modelId="{F0200B38-6E71-43C5-BF10-4D1CF73FBD41}">
      <dsp:nvSpPr>
        <dsp:cNvPr id="0" name=""/>
        <dsp:cNvSpPr/>
      </dsp:nvSpPr>
      <dsp:spPr>
        <a:xfrm rot="9000000">
          <a:off x="3804113" y="4354113"/>
          <a:ext cx="392306" cy="496784"/>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rot="10800000">
        <a:off x="3913921" y="4424047"/>
        <a:ext cx="274614" cy="298070"/>
      </dsp:txXfrm>
    </dsp:sp>
    <dsp:sp modelId="{4D7BEE57-29E6-4A48-9800-67DB6EBE0B07}">
      <dsp:nvSpPr>
        <dsp:cNvPr id="0" name=""/>
        <dsp:cNvSpPr/>
      </dsp:nvSpPr>
      <dsp:spPr>
        <a:xfrm>
          <a:off x="2296782" y="4425118"/>
          <a:ext cx="1471954" cy="1471954"/>
        </a:xfrm>
        <a:prstGeom prst="ellipse">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US" sz="1500" kern="1200"/>
            <a:t>Prepare a home emergency kit</a:t>
          </a:r>
        </a:p>
      </dsp:txBody>
      <dsp:txXfrm>
        <a:off x="2512345" y="4640681"/>
        <a:ext cx="1040828" cy="1040828"/>
      </dsp:txXfrm>
    </dsp:sp>
    <dsp:sp modelId="{87844158-AC80-4B3E-8D37-F2A11EFC9FF5}">
      <dsp:nvSpPr>
        <dsp:cNvPr id="0" name=""/>
        <dsp:cNvSpPr/>
      </dsp:nvSpPr>
      <dsp:spPr>
        <a:xfrm rot="12600000">
          <a:off x="1888330" y="4365216"/>
          <a:ext cx="392306" cy="496784"/>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rot="10800000">
        <a:off x="1998138" y="4493996"/>
        <a:ext cx="274614" cy="298070"/>
      </dsp:txXfrm>
    </dsp:sp>
    <dsp:sp modelId="{13456247-F3BB-44A9-B92B-CAF5E9D0E222}">
      <dsp:nvSpPr>
        <dsp:cNvPr id="0" name=""/>
        <dsp:cNvSpPr/>
      </dsp:nvSpPr>
      <dsp:spPr>
        <a:xfrm>
          <a:off x="380999" y="3319040"/>
          <a:ext cx="1471954" cy="1471954"/>
        </a:xfrm>
        <a:prstGeom prst="ellipse">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US" sz="1500" kern="1200"/>
            <a:t>Check your insurance</a:t>
          </a:r>
        </a:p>
      </dsp:txBody>
      <dsp:txXfrm>
        <a:off x="596562" y="3534603"/>
        <a:ext cx="1040828" cy="1040828"/>
      </dsp:txXfrm>
    </dsp:sp>
    <dsp:sp modelId="{CA93417C-1755-4F0D-B242-479751B9C6F1}">
      <dsp:nvSpPr>
        <dsp:cNvPr id="0" name=""/>
        <dsp:cNvSpPr/>
      </dsp:nvSpPr>
      <dsp:spPr>
        <a:xfrm rot="16200000">
          <a:off x="920823" y="2711650"/>
          <a:ext cx="392306" cy="496784"/>
        </a:xfrm>
        <a:prstGeom prst="rightArrow">
          <a:avLst>
            <a:gd name="adj1" fmla="val 60000"/>
            <a:gd name="adj2" fmla="val 50000"/>
          </a:avLst>
        </a:prstGeom>
        <a:solidFill>
          <a:schemeClr val="accent6">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a:off x="979669" y="2869853"/>
        <a:ext cx="274614" cy="298070"/>
      </dsp:txXfrm>
    </dsp:sp>
    <dsp:sp modelId="{0D01802B-779F-4134-820D-01F586935207}">
      <dsp:nvSpPr>
        <dsp:cNvPr id="0" name=""/>
        <dsp:cNvSpPr/>
      </dsp:nvSpPr>
      <dsp:spPr>
        <a:xfrm>
          <a:off x="380999" y="1106884"/>
          <a:ext cx="1471954" cy="1471954"/>
        </a:xfrm>
        <a:prstGeom prst="ellipse">
          <a:avLst/>
        </a:prstGeom>
        <a:solidFill>
          <a:schemeClr val="accent2">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US" sz="1500" kern="1200"/>
            <a:t>Know when to act during a flood emergency</a:t>
          </a:r>
        </a:p>
      </dsp:txBody>
      <dsp:txXfrm>
        <a:off x="596562" y="1322447"/>
        <a:ext cx="1040828" cy="1040828"/>
      </dsp:txXfrm>
    </dsp:sp>
    <dsp:sp modelId="{85F0CD14-373D-4FA7-B7DB-0539642A5AC7}">
      <dsp:nvSpPr>
        <dsp:cNvPr id="0" name=""/>
        <dsp:cNvSpPr/>
      </dsp:nvSpPr>
      <dsp:spPr>
        <a:xfrm rot="19800000">
          <a:off x="1869099" y="1046981"/>
          <a:ext cx="392306" cy="496784"/>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a:off x="1876983" y="1175761"/>
        <a:ext cx="274614" cy="298070"/>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2E0005-3C6F-4B95-8976-840998264F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HN_Landing Page_template_NSW SES MASTER</Template>
  <TotalTime>17</TotalTime>
  <Pages>16</Pages>
  <Words>2433</Words>
  <Characters>13871</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Wisdom Graphic Design &amp; Advtsg</Company>
  <LinksUpToDate>false</LinksUpToDate>
  <CharactersWithSpaces>16272</CharactersWithSpaces>
  <SharedDoc>false</SharedDoc>
  <HLinks>
    <vt:vector size="6" baseType="variant">
      <vt:variant>
        <vt:i4>4194399</vt:i4>
      </vt:variant>
      <vt:variant>
        <vt:i4>0</vt:i4>
      </vt:variant>
      <vt:variant>
        <vt:i4>0</vt:i4>
      </vt:variant>
      <vt:variant>
        <vt:i4>5</vt:i4>
      </vt:variant>
      <vt:variant>
        <vt:lpwstr>http://www.sesbrandonline.com.au/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 Carroll</dc:creator>
  <cp:keywords/>
  <dc:description/>
  <cp:lastModifiedBy>Janet Nolan</cp:lastModifiedBy>
  <cp:revision>3</cp:revision>
  <cp:lastPrinted>2019-10-18T05:00:00Z</cp:lastPrinted>
  <dcterms:created xsi:type="dcterms:W3CDTF">2019-10-17T03:59:00Z</dcterms:created>
  <dcterms:modified xsi:type="dcterms:W3CDTF">2019-10-18T05:00:00Z</dcterms:modified>
</cp:coreProperties>
</file>